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D478B" w14:textId="77777777" w:rsidR="001C6256" w:rsidRPr="004D6540" w:rsidRDefault="001C6256" w:rsidP="001C6256">
      <w:pPr>
        <w:rPr>
          <w:b/>
          <w:i/>
          <w:color w:val="000000"/>
          <w:sz w:val="22"/>
        </w:rPr>
      </w:pPr>
    </w:p>
    <w:p w14:paraId="2A8BAE1C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ЭРА v3.0.406</w:t>
      </w:r>
    </w:p>
    <w:p w14:paraId="508A25E0" w14:textId="77777777" w:rsidR="001C6256" w:rsidRPr="004D6540" w:rsidRDefault="001C6256" w:rsidP="001C6256">
      <w:pPr>
        <w:rPr>
          <w:color w:val="000000"/>
          <w:sz w:val="22"/>
        </w:rPr>
      </w:pPr>
    </w:p>
    <w:p w14:paraId="3303A282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Дата:03.07.26 Время:09:12:00</w:t>
      </w:r>
    </w:p>
    <w:p w14:paraId="5B0BE5ED" w14:textId="77777777" w:rsidR="001C6256" w:rsidRPr="004D6540" w:rsidRDefault="001C6256" w:rsidP="001C6256">
      <w:pPr>
        <w:rPr>
          <w:color w:val="000000"/>
          <w:sz w:val="22"/>
        </w:rPr>
      </w:pPr>
    </w:p>
    <w:p w14:paraId="4BD55DE1" w14:textId="77777777" w:rsidR="001C6256" w:rsidRPr="004D6540" w:rsidRDefault="001C6256" w:rsidP="001C6256">
      <w:pPr>
        <w:jc w:val="center"/>
        <w:rPr>
          <w:b/>
          <w:color w:val="000000"/>
          <w:sz w:val="28"/>
        </w:rPr>
      </w:pPr>
      <w:r w:rsidRPr="004D6540">
        <w:rPr>
          <w:b/>
          <w:color w:val="000000"/>
          <w:sz w:val="28"/>
        </w:rPr>
        <w:t xml:space="preserve">               РАСЧЕТ ВАЛОВЫХ ВЫБРОСОВ</w:t>
      </w:r>
    </w:p>
    <w:p w14:paraId="5B3249DD" w14:textId="77777777" w:rsidR="001C6256" w:rsidRPr="004D6540" w:rsidRDefault="001C6256" w:rsidP="001C6256">
      <w:pPr>
        <w:jc w:val="center"/>
        <w:rPr>
          <w:b/>
          <w:color w:val="000000"/>
          <w:sz w:val="28"/>
        </w:rPr>
      </w:pPr>
    </w:p>
    <w:p w14:paraId="7FA17E89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Город: 329, Костанайский район, климат 25</w:t>
      </w:r>
    </w:p>
    <w:p w14:paraId="5F9B7977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Объект: 0005, Вариант 1 ТОО "Bai kum group", месторождение Рыспай-1</w:t>
      </w:r>
    </w:p>
    <w:p w14:paraId="255C43C8" w14:textId="77777777" w:rsidR="001C6256" w:rsidRPr="004D6540" w:rsidRDefault="001C6256" w:rsidP="001C6256">
      <w:pPr>
        <w:rPr>
          <w:color w:val="000000"/>
          <w:sz w:val="22"/>
        </w:rPr>
      </w:pPr>
    </w:p>
    <w:p w14:paraId="3F18FFFD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Источник загрязнения: 6001, Пылящая поверхность</w:t>
      </w:r>
    </w:p>
    <w:p w14:paraId="462D5CE3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Источник выделения: 6001 01, Снятие и перемещение ПРС бульдозером</w:t>
      </w:r>
    </w:p>
    <w:p w14:paraId="2A06EABC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Список литературы:</w:t>
      </w:r>
    </w:p>
    <w:p w14:paraId="64AB9B30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555A37CD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1C22640B" w14:textId="77777777" w:rsidR="001C6256" w:rsidRPr="004D6540" w:rsidRDefault="001C6256" w:rsidP="001C6256">
      <w:pPr>
        <w:rPr>
          <w:color w:val="000000"/>
          <w:sz w:val="22"/>
        </w:rPr>
      </w:pPr>
    </w:p>
    <w:p w14:paraId="295401A1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297E9866" w14:textId="77777777" w:rsidR="001C6256" w:rsidRPr="004D6540" w:rsidRDefault="001C6256" w:rsidP="001C6256">
      <w:pPr>
        <w:rPr>
          <w:color w:val="000000"/>
          <w:sz w:val="22"/>
        </w:rPr>
      </w:pPr>
    </w:p>
    <w:p w14:paraId="11CC2EFD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п.3.1.Погрузочно-разгрузочные работы, пересыпки пылящих материалов</w:t>
      </w:r>
    </w:p>
    <w:p w14:paraId="0D06A11E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Материал: Песчано-гравийная смесь (ПГС)</w:t>
      </w:r>
    </w:p>
    <w:p w14:paraId="508DD348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Весовая доля пылевой фракции в материале (табл.3.1.1), </w:t>
      </w:r>
      <w:r w:rsidRPr="004D6540">
        <w:rPr>
          <w:b/>
          <w:i/>
          <w:color w:val="000000"/>
          <w:sz w:val="22"/>
        </w:rPr>
        <w:t xml:space="preserve">K1 = </w:t>
      </w:r>
      <w:r w:rsidRPr="004D6540">
        <w:rPr>
          <w:b/>
          <w:color w:val="000000"/>
        </w:rPr>
        <w:t>0.03</w:t>
      </w:r>
    </w:p>
    <w:p w14:paraId="213CB97A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Доля пыли, переходящей в аэрозоль (табл.3.1.1), </w:t>
      </w:r>
      <w:r w:rsidRPr="004D6540">
        <w:rPr>
          <w:b/>
          <w:i/>
          <w:color w:val="000000"/>
          <w:sz w:val="22"/>
        </w:rPr>
        <w:t xml:space="preserve">K2 = </w:t>
      </w:r>
      <w:r w:rsidRPr="004D6540">
        <w:rPr>
          <w:b/>
          <w:color w:val="000000"/>
        </w:rPr>
        <w:t>0.04</w:t>
      </w:r>
    </w:p>
    <w:p w14:paraId="05B3F3F9" w14:textId="77777777" w:rsidR="001C6256" w:rsidRPr="004D6540" w:rsidRDefault="001C6256" w:rsidP="001C6256">
      <w:pPr>
        <w:rPr>
          <w:b/>
          <w:color w:val="000000"/>
        </w:rPr>
      </w:pPr>
    </w:p>
    <w:p w14:paraId="07FAA178" w14:textId="77777777" w:rsidR="001C6256" w:rsidRPr="004D6540" w:rsidRDefault="001C6256" w:rsidP="001C6256">
      <w:pPr>
        <w:rPr>
          <w:b/>
          <w:i/>
          <w:color w:val="000000"/>
          <w:u w:val="single"/>
        </w:rPr>
      </w:pPr>
      <w:r w:rsidRPr="004D6540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F1F3CD9" w14:textId="77777777" w:rsidR="001C6256" w:rsidRPr="004D6540" w:rsidRDefault="001C6256" w:rsidP="001C6256">
      <w:pPr>
        <w:rPr>
          <w:b/>
          <w:i/>
          <w:color w:val="000000"/>
          <w:u w:val="single"/>
        </w:rPr>
      </w:pPr>
    </w:p>
    <w:p w14:paraId="4A874D4C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Материал негранулирован. Коэффициент Ke принимается равным 1</w:t>
      </w:r>
    </w:p>
    <w:p w14:paraId="69842F20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Степень открытости: с 4-х сторон</w:t>
      </w:r>
    </w:p>
    <w:p w14:paraId="122AC041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Загрузочный рукав не применяется</w:t>
      </w:r>
    </w:p>
    <w:p w14:paraId="35DC1000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4D6540">
        <w:rPr>
          <w:b/>
          <w:i/>
          <w:color w:val="000000"/>
          <w:sz w:val="22"/>
        </w:rPr>
        <w:t xml:space="preserve">K4 = </w:t>
      </w:r>
      <w:r w:rsidRPr="004D6540">
        <w:rPr>
          <w:b/>
          <w:color w:val="000000"/>
        </w:rPr>
        <w:t>1</w:t>
      </w:r>
    </w:p>
    <w:p w14:paraId="6EA85B73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Скорость ветра (среднегодовая), м/с, </w:t>
      </w:r>
      <w:r w:rsidRPr="004D6540">
        <w:rPr>
          <w:b/>
          <w:i/>
          <w:color w:val="000000"/>
          <w:sz w:val="22"/>
        </w:rPr>
        <w:t xml:space="preserve">G3SR = </w:t>
      </w:r>
      <w:r w:rsidRPr="004D6540">
        <w:rPr>
          <w:b/>
          <w:color w:val="000000"/>
        </w:rPr>
        <w:t>3.6</w:t>
      </w:r>
    </w:p>
    <w:p w14:paraId="3682D970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4D6540">
        <w:rPr>
          <w:b/>
          <w:i/>
          <w:color w:val="000000"/>
          <w:sz w:val="22"/>
        </w:rPr>
        <w:t xml:space="preserve">K3SR = </w:t>
      </w:r>
      <w:r w:rsidRPr="004D6540">
        <w:rPr>
          <w:b/>
          <w:color w:val="000000"/>
        </w:rPr>
        <w:t>1.2</w:t>
      </w:r>
    </w:p>
    <w:p w14:paraId="79EAC046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Скорость ветра (максимальная), м/c, </w:t>
      </w:r>
      <w:r w:rsidRPr="004D6540">
        <w:rPr>
          <w:b/>
          <w:i/>
          <w:color w:val="000000"/>
          <w:sz w:val="22"/>
        </w:rPr>
        <w:t xml:space="preserve">G3 = </w:t>
      </w:r>
      <w:r w:rsidRPr="004D6540">
        <w:rPr>
          <w:b/>
          <w:color w:val="000000"/>
        </w:rPr>
        <w:t>10</w:t>
      </w:r>
    </w:p>
    <w:p w14:paraId="6F509BE7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4D6540">
        <w:rPr>
          <w:b/>
          <w:i/>
          <w:color w:val="000000"/>
          <w:sz w:val="22"/>
        </w:rPr>
        <w:t xml:space="preserve">K3 = </w:t>
      </w:r>
      <w:r w:rsidRPr="004D6540">
        <w:rPr>
          <w:b/>
          <w:color w:val="000000"/>
        </w:rPr>
        <w:t>1.7</w:t>
      </w:r>
    </w:p>
    <w:p w14:paraId="4F69AFB6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Влажность материала, %, </w:t>
      </w:r>
      <w:r w:rsidRPr="004D6540">
        <w:rPr>
          <w:b/>
          <w:i/>
          <w:color w:val="000000"/>
          <w:sz w:val="22"/>
        </w:rPr>
        <w:t xml:space="preserve">VL = </w:t>
      </w:r>
      <w:r w:rsidRPr="004D6540">
        <w:rPr>
          <w:b/>
          <w:color w:val="000000"/>
        </w:rPr>
        <w:t>9</w:t>
      </w:r>
    </w:p>
    <w:p w14:paraId="2B3FD7EB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Коэфф., учитывающий влажность материала (табл.3.1.4), </w:t>
      </w:r>
      <w:r w:rsidRPr="004D6540">
        <w:rPr>
          <w:b/>
          <w:i/>
          <w:color w:val="000000"/>
          <w:sz w:val="22"/>
        </w:rPr>
        <w:t xml:space="preserve">K5 = </w:t>
      </w:r>
      <w:r w:rsidRPr="004D6540">
        <w:rPr>
          <w:b/>
          <w:color w:val="000000"/>
        </w:rPr>
        <w:t>0.2</w:t>
      </w:r>
    </w:p>
    <w:p w14:paraId="09E0CA35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Размер куска материала, мм, </w:t>
      </w:r>
      <w:r w:rsidRPr="004D6540">
        <w:rPr>
          <w:b/>
          <w:i/>
          <w:color w:val="000000"/>
          <w:sz w:val="22"/>
        </w:rPr>
        <w:t xml:space="preserve">G7 = </w:t>
      </w:r>
      <w:r w:rsidRPr="004D6540">
        <w:rPr>
          <w:b/>
          <w:color w:val="000000"/>
        </w:rPr>
        <w:t>40</w:t>
      </w:r>
    </w:p>
    <w:p w14:paraId="2BE36B99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4D6540">
        <w:rPr>
          <w:b/>
          <w:i/>
          <w:color w:val="000000"/>
          <w:sz w:val="22"/>
        </w:rPr>
        <w:t xml:space="preserve">K7 = </w:t>
      </w:r>
      <w:r w:rsidRPr="004D6540">
        <w:rPr>
          <w:b/>
          <w:color w:val="000000"/>
        </w:rPr>
        <w:t>0.5</w:t>
      </w:r>
    </w:p>
    <w:p w14:paraId="5076DAF4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Высота падения материала, м, </w:t>
      </w:r>
      <w:r w:rsidRPr="004D6540">
        <w:rPr>
          <w:b/>
          <w:i/>
          <w:color w:val="000000"/>
          <w:sz w:val="22"/>
        </w:rPr>
        <w:t xml:space="preserve">GB = </w:t>
      </w:r>
      <w:r w:rsidRPr="004D6540">
        <w:rPr>
          <w:b/>
          <w:color w:val="000000"/>
        </w:rPr>
        <w:t>2</w:t>
      </w:r>
    </w:p>
    <w:p w14:paraId="5F8E328E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Коэффициент, учитывающий высоту падения материала (табл.3.1.7), </w:t>
      </w:r>
      <w:r w:rsidRPr="004D6540">
        <w:rPr>
          <w:b/>
          <w:i/>
          <w:color w:val="000000"/>
          <w:sz w:val="22"/>
        </w:rPr>
        <w:t xml:space="preserve">B = </w:t>
      </w:r>
      <w:r w:rsidRPr="004D6540">
        <w:rPr>
          <w:b/>
          <w:color w:val="000000"/>
        </w:rPr>
        <w:t>0.7</w:t>
      </w:r>
    </w:p>
    <w:p w14:paraId="42FD759D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Суммарное количество перерабатываемого материала, т/час, </w:t>
      </w:r>
      <w:r w:rsidRPr="004D6540">
        <w:rPr>
          <w:b/>
          <w:i/>
          <w:color w:val="000000"/>
          <w:sz w:val="22"/>
        </w:rPr>
        <w:t xml:space="preserve">GMAX = </w:t>
      </w:r>
      <w:r w:rsidRPr="004D6540">
        <w:rPr>
          <w:b/>
          <w:color w:val="000000"/>
        </w:rPr>
        <w:t>218.2</w:t>
      </w:r>
    </w:p>
    <w:p w14:paraId="2F27E908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Суммарное количество перерабатываемого материала, т/год, </w:t>
      </w:r>
      <w:r w:rsidRPr="004D6540">
        <w:rPr>
          <w:b/>
          <w:i/>
          <w:color w:val="000000"/>
          <w:sz w:val="22"/>
        </w:rPr>
        <w:t xml:space="preserve">GGOD = </w:t>
      </w:r>
      <w:r w:rsidRPr="004D6540">
        <w:rPr>
          <w:b/>
          <w:color w:val="000000"/>
        </w:rPr>
        <w:t>23800</w:t>
      </w:r>
    </w:p>
    <w:p w14:paraId="2429573F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4D6540">
        <w:rPr>
          <w:b/>
          <w:i/>
          <w:color w:val="000000"/>
          <w:sz w:val="22"/>
        </w:rPr>
        <w:t xml:space="preserve">NJ = </w:t>
      </w:r>
      <w:r w:rsidRPr="004D6540">
        <w:rPr>
          <w:b/>
          <w:color w:val="000000"/>
        </w:rPr>
        <w:t>0.85</w:t>
      </w:r>
    </w:p>
    <w:p w14:paraId="0F369890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Вид работ: Пересыпка</w:t>
      </w:r>
    </w:p>
    <w:p w14:paraId="207F51CC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Максимальный разовый выброс, г/с (3.1.1), </w:t>
      </w:r>
      <w:r w:rsidRPr="004D6540">
        <w:rPr>
          <w:b/>
          <w:i/>
          <w:color w:val="000000"/>
          <w:sz w:val="22"/>
        </w:rPr>
        <w:t xml:space="preserve">GC = </w:t>
      </w:r>
      <w:r w:rsidRPr="004D6540">
        <w:rPr>
          <w:b/>
          <w:i/>
          <w:color w:val="000000"/>
        </w:rPr>
        <w:t>K1 · K2 · K3 · K4 · K5 · K7 · K8 · K9 · KE · B · GMAX · 10</w:t>
      </w:r>
      <w:r w:rsidRPr="004D6540">
        <w:rPr>
          <w:b/>
          <w:i/>
          <w:color w:val="000000"/>
          <w:vertAlign w:val="superscript"/>
        </w:rPr>
        <w:t>6</w:t>
      </w:r>
      <w:r w:rsidRPr="004D6540">
        <w:rPr>
          <w:b/>
          <w:i/>
          <w:color w:val="000000"/>
        </w:rPr>
        <w:t xml:space="preserve"> / 3600 · (1-NJ) = </w:t>
      </w:r>
      <w:r w:rsidRPr="004D6540">
        <w:rPr>
          <w:b/>
          <w:color w:val="000000"/>
        </w:rPr>
        <w:t>0.03 · 0.04 · 1.7 · 1 · 0.2 · 0.5 · 1 · 1 · 1 · 0.7 · 218.2 · 10</w:t>
      </w:r>
      <w:r w:rsidRPr="004D6540">
        <w:rPr>
          <w:b/>
          <w:color w:val="000000"/>
          <w:vertAlign w:val="superscript"/>
        </w:rPr>
        <w:t>6</w:t>
      </w:r>
      <w:r w:rsidRPr="004D6540">
        <w:rPr>
          <w:b/>
          <w:color w:val="000000"/>
        </w:rPr>
        <w:t xml:space="preserve"> / 3600 · (1-0.85) = 1.298</w:t>
      </w:r>
    </w:p>
    <w:p w14:paraId="54ABF773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Валовый выброс, т/год (3.1.2), </w:t>
      </w:r>
      <w:r w:rsidRPr="004D6540">
        <w:rPr>
          <w:b/>
          <w:i/>
          <w:color w:val="000000"/>
          <w:sz w:val="22"/>
        </w:rPr>
        <w:t xml:space="preserve">MC = </w:t>
      </w:r>
      <w:r w:rsidRPr="004D6540">
        <w:rPr>
          <w:b/>
          <w:i/>
          <w:color w:val="000000"/>
        </w:rPr>
        <w:t xml:space="preserve">K1 · K2 · K3SR · K4 · K5 · K7 · K8 · K9 · KE · B · GGOD · (1-NJ) = </w:t>
      </w:r>
      <w:r w:rsidRPr="004D6540">
        <w:rPr>
          <w:b/>
          <w:color w:val="000000"/>
        </w:rPr>
        <w:t>0.03 · 0.04 · 1.2 · 1 · 0.2 · 0.5 · 1 · 1 · 1 · 0.7 · 23800 · (1-0.85) = 0.36</w:t>
      </w:r>
    </w:p>
    <w:p w14:paraId="28E2E8CB" w14:textId="77777777" w:rsidR="001C6256" w:rsidRPr="004D6540" w:rsidRDefault="001C6256" w:rsidP="001C6256">
      <w:pPr>
        <w:rPr>
          <w:color w:val="000000"/>
          <w:sz w:val="22"/>
        </w:rPr>
      </w:pPr>
    </w:p>
    <w:p w14:paraId="39BBF565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Максимальный разовый выброс, г/с (3.2.1), </w:t>
      </w:r>
      <w:r w:rsidRPr="004D6540">
        <w:rPr>
          <w:b/>
          <w:i/>
          <w:color w:val="000000"/>
          <w:sz w:val="22"/>
        </w:rPr>
        <w:t xml:space="preserve">G = </w:t>
      </w:r>
      <w:r w:rsidRPr="004D6540">
        <w:rPr>
          <w:b/>
          <w:i/>
          <w:color w:val="000000"/>
        </w:rPr>
        <w:t xml:space="preserve">MAX(G,GC) = </w:t>
      </w:r>
      <w:r w:rsidRPr="004D6540">
        <w:rPr>
          <w:b/>
          <w:color w:val="000000"/>
        </w:rPr>
        <w:t>1.298</w:t>
      </w:r>
    </w:p>
    <w:p w14:paraId="0D8C88EA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Сумма выбросов, т/год (3.2.4), </w:t>
      </w:r>
      <w:r w:rsidRPr="004D6540">
        <w:rPr>
          <w:b/>
          <w:i/>
          <w:color w:val="000000"/>
          <w:sz w:val="22"/>
        </w:rPr>
        <w:t xml:space="preserve">M = </w:t>
      </w:r>
      <w:r w:rsidRPr="004D6540">
        <w:rPr>
          <w:b/>
          <w:i/>
          <w:color w:val="000000"/>
        </w:rPr>
        <w:t xml:space="preserve">M + MC = </w:t>
      </w:r>
      <w:r w:rsidRPr="004D6540">
        <w:rPr>
          <w:b/>
          <w:color w:val="000000"/>
        </w:rPr>
        <w:t>0 + 0.36 = 0.36</w:t>
      </w:r>
    </w:p>
    <w:p w14:paraId="6F2DB8C2" w14:textId="77777777" w:rsidR="001C6256" w:rsidRPr="004D6540" w:rsidRDefault="001C6256" w:rsidP="001C6256">
      <w:pPr>
        <w:rPr>
          <w:b/>
          <w:color w:val="000000"/>
        </w:rPr>
      </w:pPr>
    </w:p>
    <w:p w14:paraId="0A3819CA" w14:textId="77777777" w:rsidR="001C6256" w:rsidRPr="004D6540" w:rsidRDefault="001C6256" w:rsidP="001C6256">
      <w:pPr>
        <w:rPr>
          <w:b/>
          <w:i/>
          <w:color w:val="000000"/>
          <w:sz w:val="22"/>
        </w:rPr>
      </w:pPr>
      <w:r w:rsidRPr="004D6540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1C6256" w:rsidRPr="004D6540" w14:paraId="7D34EF8F" w14:textId="77777777" w:rsidTr="001C625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02A7" w14:textId="72D72A85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0AE4A" w14:textId="43872DF9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B1CD5" w14:textId="33FB7476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DE9F2" w14:textId="50AFA5E3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1C6256" w:rsidRPr="004D6540" w14:paraId="59FFF21A" w14:textId="77777777" w:rsidTr="001C625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CFDF" w14:textId="4AF7A65D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4846" w14:textId="19B60C3D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69FD" w14:textId="78003A74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1.298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F078" w14:textId="3BCF5A1E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0.36</w:t>
            </w:r>
          </w:p>
        </w:tc>
      </w:tr>
    </w:tbl>
    <w:p w14:paraId="57C34F38" w14:textId="4815DFD0" w:rsidR="001C6256" w:rsidRPr="004D6540" w:rsidRDefault="001C6256" w:rsidP="001C6256">
      <w:pPr>
        <w:rPr>
          <w:color w:val="000000"/>
          <w:sz w:val="22"/>
        </w:rPr>
      </w:pPr>
    </w:p>
    <w:p w14:paraId="56E78F98" w14:textId="77777777" w:rsidR="001C6256" w:rsidRPr="004D6540" w:rsidRDefault="001C6256" w:rsidP="001C6256">
      <w:pPr>
        <w:rPr>
          <w:color w:val="000000"/>
          <w:sz w:val="22"/>
        </w:rPr>
      </w:pPr>
    </w:p>
    <w:p w14:paraId="255C71B0" w14:textId="77777777" w:rsidR="001C6256" w:rsidRPr="004D6540" w:rsidRDefault="001C6256" w:rsidP="001C6256">
      <w:pPr>
        <w:rPr>
          <w:b/>
          <w:i/>
          <w:color w:val="000000"/>
          <w:sz w:val="22"/>
        </w:rPr>
      </w:pPr>
    </w:p>
    <w:p w14:paraId="2C52AF74" w14:textId="77777777" w:rsidR="001C6256" w:rsidRPr="004D6540" w:rsidRDefault="001C6256" w:rsidP="001C6256">
      <w:pPr>
        <w:rPr>
          <w:b/>
          <w:i/>
          <w:color w:val="000000"/>
          <w:sz w:val="22"/>
        </w:rPr>
      </w:pPr>
    </w:p>
    <w:p w14:paraId="5811A741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ЭРА v3.0.406</w:t>
      </w:r>
    </w:p>
    <w:p w14:paraId="17200892" w14:textId="77777777" w:rsidR="001C6256" w:rsidRPr="004D6540" w:rsidRDefault="001C6256" w:rsidP="001C6256">
      <w:pPr>
        <w:rPr>
          <w:color w:val="000000"/>
          <w:sz w:val="22"/>
        </w:rPr>
      </w:pPr>
    </w:p>
    <w:p w14:paraId="5F016243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Дата:03.07.26 Время:09:12:26</w:t>
      </w:r>
    </w:p>
    <w:p w14:paraId="14CBEF74" w14:textId="77777777" w:rsidR="001C6256" w:rsidRPr="004D6540" w:rsidRDefault="001C6256" w:rsidP="001C6256">
      <w:pPr>
        <w:rPr>
          <w:color w:val="000000"/>
          <w:sz w:val="22"/>
        </w:rPr>
      </w:pPr>
    </w:p>
    <w:p w14:paraId="222BF6C7" w14:textId="77777777" w:rsidR="001C6256" w:rsidRPr="004D6540" w:rsidRDefault="001C6256" w:rsidP="001C6256">
      <w:pPr>
        <w:jc w:val="center"/>
        <w:rPr>
          <w:b/>
          <w:color w:val="000000"/>
          <w:sz w:val="28"/>
        </w:rPr>
      </w:pPr>
      <w:r w:rsidRPr="004D6540">
        <w:rPr>
          <w:b/>
          <w:color w:val="000000"/>
          <w:sz w:val="28"/>
        </w:rPr>
        <w:t xml:space="preserve">               РАСЧЕТ ВАЛОВЫХ ВЫБРОСОВ</w:t>
      </w:r>
    </w:p>
    <w:p w14:paraId="1F17B03D" w14:textId="77777777" w:rsidR="001C6256" w:rsidRPr="004D6540" w:rsidRDefault="001C6256" w:rsidP="001C6256">
      <w:pPr>
        <w:jc w:val="center"/>
        <w:rPr>
          <w:b/>
          <w:color w:val="000000"/>
          <w:sz w:val="28"/>
        </w:rPr>
      </w:pPr>
    </w:p>
    <w:p w14:paraId="66E9457D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Город: 329, Костанайский район, климат 25</w:t>
      </w:r>
    </w:p>
    <w:p w14:paraId="27B420AE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Объект: 0005, Вариант 1 ТОО "Bai kum group", месторождение Рыспай-1</w:t>
      </w:r>
    </w:p>
    <w:p w14:paraId="449F5DBA" w14:textId="77777777" w:rsidR="001C6256" w:rsidRPr="004D6540" w:rsidRDefault="001C6256" w:rsidP="001C6256">
      <w:pPr>
        <w:rPr>
          <w:color w:val="000000"/>
          <w:sz w:val="22"/>
        </w:rPr>
      </w:pPr>
    </w:p>
    <w:p w14:paraId="6F40D229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Источник загрязнения: 6002, Пылящая поверхность</w:t>
      </w:r>
    </w:p>
    <w:p w14:paraId="290ABF82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Источник выделения: 6002 01, Снятие и перемещение вскрыши бульдозером</w:t>
      </w:r>
    </w:p>
    <w:p w14:paraId="67084D96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Список литературы:</w:t>
      </w:r>
    </w:p>
    <w:p w14:paraId="16FFD38B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37DD6418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4B19DFDB" w14:textId="77777777" w:rsidR="001C6256" w:rsidRPr="004D6540" w:rsidRDefault="001C6256" w:rsidP="001C6256">
      <w:pPr>
        <w:rPr>
          <w:color w:val="000000"/>
          <w:sz w:val="22"/>
        </w:rPr>
      </w:pPr>
    </w:p>
    <w:p w14:paraId="34CEA7CE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1574F196" w14:textId="77777777" w:rsidR="001C6256" w:rsidRPr="004D6540" w:rsidRDefault="001C6256" w:rsidP="001C6256">
      <w:pPr>
        <w:rPr>
          <w:color w:val="000000"/>
          <w:sz w:val="22"/>
        </w:rPr>
      </w:pPr>
    </w:p>
    <w:p w14:paraId="2F2039DA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п.3.1.Погрузочно-разгрузочные работы, пересыпки пылящих материалов</w:t>
      </w:r>
    </w:p>
    <w:p w14:paraId="0A86E1AC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Материал: Глина</w:t>
      </w:r>
    </w:p>
    <w:p w14:paraId="46467DAA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Весовая доля пылевой фракции в материале (табл.3.1.1), </w:t>
      </w:r>
      <w:r w:rsidRPr="004D6540">
        <w:rPr>
          <w:b/>
          <w:i/>
          <w:color w:val="000000"/>
          <w:sz w:val="22"/>
        </w:rPr>
        <w:t xml:space="preserve">K1 = </w:t>
      </w:r>
      <w:r w:rsidRPr="004D6540">
        <w:rPr>
          <w:b/>
          <w:color w:val="000000"/>
        </w:rPr>
        <w:t>0.05</w:t>
      </w:r>
    </w:p>
    <w:p w14:paraId="13EE97DD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Доля пыли, переходящей в аэрозоль (табл.3.1.1), </w:t>
      </w:r>
      <w:r w:rsidRPr="004D6540">
        <w:rPr>
          <w:b/>
          <w:i/>
          <w:color w:val="000000"/>
          <w:sz w:val="22"/>
        </w:rPr>
        <w:t xml:space="preserve">K2 = </w:t>
      </w:r>
      <w:r w:rsidRPr="004D6540">
        <w:rPr>
          <w:b/>
          <w:color w:val="000000"/>
        </w:rPr>
        <w:t>0.02</w:t>
      </w:r>
    </w:p>
    <w:p w14:paraId="3E1475F5" w14:textId="77777777" w:rsidR="001C6256" w:rsidRPr="004D6540" w:rsidRDefault="001C6256" w:rsidP="001C6256">
      <w:pPr>
        <w:rPr>
          <w:b/>
          <w:color w:val="000000"/>
        </w:rPr>
      </w:pPr>
    </w:p>
    <w:p w14:paraId="7C5E0D5C" w14:textId="77777777" w:rsidR="001C6256" w:rsidRPr="004D6540" w:rsidRDefault="001C6256" w:rsidP="001C6256">
      <w:pPr>
        <w:rPr>
          <w:b/>
          <w:i/>
          <w:color w:val="000000"/>
          <w:u w:val="single"/>
        </w:rPr>
      </w:pPr>
      <w:r w:rsidRPr="004D6540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57A8DA2" w14:textId="77777777" w:rsidR="001C6256" w:rsidRPr="004D6540" w:rsidRDefault="001C6256" w:rsidP="001C6256">
      <w:pPr>
        <w:rPr>
          <w:b/>
          <w:i/>
          <w:color w:val="000000"/>
          <w:u w:val="single"/>
        </w:rPr>
      </w:pPr>
    </w:p>
    <w:p w14:paraId="227F6674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Материал негранулирован. Коэффициент Ke принимается равным 1</w:t>
      </w:r>
    </w:p>
    <w:p w14:paraId="2B628C1D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Степень открытости: с 4-х сторон</w:t>
      </w:r>
    </w:p>
    <w:p w14:paraId="41E17D4D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Загрузочный рукав не применяется</w:t>
      </w:r>
    </w:p>
    <w:p w14:paraId="364645A5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4D6540">
        <w:rPr>
          <w:b/>
          <w:i/>
          <w:color w:val="000000"/>
          <w:sz w:val="22"/>
        </w:rPr>
        <w:t xml:space="preserve">K4 = </w:t>
      </w:r>
      <w:r w:rsidRPr="004D6540">
        <w:rPr>
          <w:b/>
          <w:color w:val="000000"/>
        </w:rPr>
        <w:t>1</w:t>
      </w:r>
    </w:p>
    <w:p w14:paraId="038B1308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Скорость ветра (среднегодовая), м/с, </w:t>
      </w:r>
      <w:r w:rsidRPr="004D6540">
        <w:rPr>
          <w:b/>
          <w:i/>
          <w:color w:val="000000"/>
          <w:sz w:val="22"/>
        </w:rPr>
        <w:t xml:space="preserve">G3SR = </w:t>
      </w:r>
      <w:r w:rsidRPr="004D6540">
        <w:rPr>
          <w:b/>
          <w:color w:val="000000"/>
        </w:rPr>
        <w:t>3.6</w:t>
      </w:r>
    </w:p>
    <w:p w14:paraId="3D2C8B4A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4D6540">
        <w:rPr>
          <w:b/>
          <w:i/>
          <w:color w:val="000000"/>
          <w:sz w:val="22"/>
        </w:rPr>
        <w:t xml:space="preserve">K3SR = </w:t>
      </w:r>
      <w:r w:rsidRPr="004D6540">
        <w:rPr>
          <w:b/>
          <w:color w:val="000000"/>
        </w:rPr>
        <w:t>1.2</w:t>
      </w:r>
    </w:p>
    <w:p w14:paraId="6589B278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Скорость ветра (максимальная), м/c, </w:t>
      </w:r>
      <w:r w:rsidRPr="004D6540">
        <w:rPr>
          <w:b/>
          <w:i/>
          <w:color w:val="000000"/>
          <w:sz w:val="22"/>
        </w:rPr>
        <w:t xml:space="preserve">G3 = </w:t>
      </w:r>
      <w:r w:rsidRPr="004D6540">
        <w:rPr>
          <w:b/>
          <w:color w:val="000000"/>
        </w:rPr>
        <w:t>10</w:t>
      </w:r>
    </w:p>
    <w:p w14:paraId="09B06E27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4D6540">
        <w:rPr>
          <w:b/>
          <w:i/>
          <w:color w:val="000000"/>
          <w:sz w:val="22"/>
        </w:rPr>
        <w:t xml:space="preserve">K3 = </w:t>
      </w:r>
      <w:r w:rsidRPr="004D6540">
        <w:rPr>
          <w:b/>
          <w:color w:val="000000"/>
        </w:rPr>
        <w:t>1.7</w:t>
      </w:r>
    </w:p>
    <w:p w14:paraId="3507C0F3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Влажность материала, %, </w:t>
      </w:r>
      <w:r w:rsidRPr="004D6540">
        <w:rPr>
          <w:b/>
          <w:i/>
          <w:color w:val="000000"/>
          <w:sz w:val="22"/>
        </w:rPr>
        <w:t xml:space="preserve">VL = </w:t>
      </w:r>
      <w:r w:rsidRPr="004D6540">
        <w:rPr>
          <w:b/>
          <w:color w:val="000000"/>
        </w:rPr>
        <w:t>9</w:t>
      </w:r>
    </w:p>
    <w:p w14:paraId="0FDDB4CC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lastRenderedPageBreak/>
        <w:t xml:space="preserve">Коэфф., учитывающий влажность материала (табл.3.1.4), </w:t>
      </w:r>
      <w:r w:rsidRPr="004D6540">
        <w:rPr>
          <w:b/>
          <w:i/>
          <w:color w:val="000000"/>
          <w:sz w:val="22"/>
        </w:rPr>
        <w:t xml:space="preserve">K5 = </w:t>
      </w:r>
      <w:r w:rsidRPr="004D6540">
        <w:rPr>
          <w:b/>
          <w:color w:val="000000"/>
        </w:rPr>
        <w:t>0.2</w:t>
      </w:r>
    </w:p>
    <w:p w14:paraId="0AC53854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Размер куска материала, мм, </w:t>
      </w:r>
      <w:r w:rsidRPr="004D6540">
        <w:rPr>
          <w:b/>
          <w:i/>
          <w:color w:val="000000"/>
          <w:sz w:val="22"/>
        </w:rPr>
        <w:t xml:space="preserve">G7 = </w:t>
      </w:r>
      <w:r w:rsidRPr="004D6540">
        <w:rPr>
          <w:b/>
          <w:color w:val="000000"/>
        </w:rPr>
        <w:t>50</w:t>
      </w:r>
    </w:p>
    <w:p w14:paraId="202D5A13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4D6540">
        <w:rPr>
          <w:b/>
          <w:i/>
          <w:color w:val="000000"/>
          <w:sz w:val="22"/>
        </w:rPr>
        <w:t xml:space="preserve">K7 = </w:t>
      </w:r>
      <w:r w:rsidRPr="004D6540">
        <w:rPr>
          <w:b/>
          <w:color w:val="000000"/>
        </w:rPr>
        <w:t>0.4</w:t>
      </w:r>
    </w:p>
    <w:p w14:paraId="7541C956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Высота падения материала, м, </w:t>
      </w:r>
      <w:r w:rsidRPr="004D6540">
        <w:rPr>
          <w:b/>
          <w:i/>
          <w:color w:val="000000"/>
          <w:sz w:val="22"/>
        </w:rPr>
        <w:t xml:space="preserve">GB = </w:t>
      </w:r>
      <w:r w:rsidRPr="004D6540">
        <w:rPr>
          <w:b/>
          <w:color w:val="000000"/>
        </w:rPr>
        <w:t>2</w:t>
      </w:r>
    </w:p>
    <w:p w14:paraId="502E1FC8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Коэффициент, учитывающий высоту падения материала (табл.3.1.7), </w:t>
      </w:r>
      <w:r w:rsidRPr="004D6540">
        <w:rPr>
          <w:b/>
          <w:i/>
          <w:color w:val="000000"/>
          <w:sz w:val="22"/>
        </w:rPr>
        <w:t xml:space="preserve">B = </w:t>
      </w:r>
      <w:r w:rsidRPr="004D6540">
        <w:rPr>
          <w:b/>
          <w:color w:val="000000"/>
        </w:rPr>
        <w:t>0.7</w:t>
      </w:r>
    </w:p>
    <w:p w14:paraId="26C2FF87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Суммарное количество перерабатываемого материала, т/час, </w:t>
      </w:r>
      <w:r w:rsidRPr="004D6540">
        <w:rPr>
          <w:b/>
          <w:i/>
          <w:color w:val="000000"/>
          <w:sz w:val="22"/>
        </w:rPr>
        <w:t xml:space="preserve">GMAX = </w:t>
      </w:r>
      <w:r w:rsidRPr="004D6540">
        <w:rPr>
          <w:b/>
          <w:color w:val="000000"/>
        </w:rPr>
        <w:t>211.97</w:t>
      </w:r>
    </w:p>
    <w:p w14:paraId="49259931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Суммарное количество перерабатываемого материала, т/год, </w:t>
      </w:r>
      <w:r w:rsidRPr="004D6540">
        <w:rPr>
          <w:b/>
          <w:i/>
          <w:color w:val="000000"/>
          <w:sz w:val="22"/>
        </w:rPr>
        <w:t xml:space="preserve">GGOD = </w:t>
      </w:r>
      <w:r w:rsidRPr="004D6540">
        <w:rPr>
          <w:b/>
          <w:color w:val="000000"/>
        </w:rPr>
        <w:t>7650</w:t>
      </w:r>
    </w:p>
    <w:p w14:paraId="243DE642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4D6540">
        <w:rPr>
          <w:b/>
          <w:i/>
          <w:color w:val="000000"/>
          <w:sz w:val="22"/>
        </w:rPr>
        <w:t xml:space="preserve">NJ = </w:t>
      </w:r>
      <w:r w:rsidRPr="004D6540">
        <w:rPr>
          <w:b/>
          <w:color w:val="000000"/>
        </w:rPr>
        <w:t>0.85</w:t>
      </w:r>
    </w:p>
    <w:p w14:paraId="12C7CF67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Вид работ: Пересыпка</w:t>
      </w:r>
    </w:p>
    <w:p w14:paraId="66F37607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Максимальный разовый выброс, г/с (3.1.1), </w:t>
      </w:r>
      <w:r w:rsidRPr="004D6540">
        <w:rPr>
          <w:b/>
          <w:i/>
          <w:color w:val="000000"/>
          <w:sz w:val="22"/>
        </w:rPr>
        <w:t xml:space="preserve">GC = </w:t>
      </w:r>
      <w:r w:rsidRPr="004D6540">
        <w:rPr>
          <w:b/>
          <w:i/>
          <w:color w:val="000000"/>
        </w:rPr>
        <w:t>K1 · K2 · K3 · K4 · K5 · K7 · K8 · K9 · KE · B · GMAX · 10</w:t>
      </w:r>
      <w:r w:rsidRPr="004D6540">
        <w:rPr>
          <w:b/>
          <w:i/>
          <w:color w:val="000000"/>
          <w:vertAlign w:val="superscript"/>
        </w:rPr>
        <w:t>6</w:t>
      </w:r>
      <w:r w:rsidRPr="004D6540">
        <w:rPr>
          <w:b/>
          <w:i/>
          <w:color w:val="000000"/>
        </w:rPr>
        <w:t xml:space="preserve"> / 3600 · (1-NJ) = </w:t>
      </w:r>
      <w:r w:rsidRPr="004D6540">
        <w:rPr>
          <w:b/>
          <w:color w:val="000000"/>
        </w:rPr>
        <w:t>0.05 · 0.02 · 1.7 · 1 · 0.2 · 0.4 · 1 · 1 · 1 · 0.7 · 211.97 · 10</w:t>
      </w:r>
      <w:r w:rsidRPr="004D6540">
        <w:rPr>
          <w:b/>
          <w:color w:val="000000"/>
          <w:vertAlign w:val="superscript"/>
        </w:rPr>
        <w:t>6</w:t>
      </w:r>
      <w:r w:rsidRPr="004D6540">
        <w:rPr>
          <w:b/>
          <w:color w:val="000000"/>
        </w:rPr>
        <w:t xml:space="preserve"> / 3600 · (1-0.85) = 0.84</w:t>
      </w:r>
    </w:p>
    <w:p w14:paraId="3DC05266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Валовый выброс, т/год (3.1.2), </w:t>
      </w:r>
      <w:r w:rsidRPr="004D6540">
        <w:rPr>
          <w:b/>
          <w:i/>
          <w:color w:val="000000"/>
          <w:sz w:val="22"/>
        </w:rPr>
        <w:t xml:space="preserve">MC = </w:t>
      </w:r>
      <w:r w:rsidRPr="004D6540">
        <w:rPr>
          <w:b/>
          <w:i/>
          <w:color w:val="000000"/>
        </w:rPr>
        <w:t xml:space="preserve">K1 · K2 · K3SR · K4 · K5 · K7 · K8 · K9 · KE · B · GGOD · (1-NJ) = </w:t>
      </w:r>
      <w:r w:rsidRPr="004D6540">
        <w:rPr>
          <w:b/>
          <w:color w:val="000000"/>
        </w:rPr>
        <w:t>0.05 · 0.02 · 1.2 · 1 · 0.2 · 0.4 · 1 · 1 · 1 · 0.7 · 7650 · (1-0.85) = 0.0771</w:t>
      </w:r>
    </w:p>
    <w:p w14:paraId="49CF89EA" w14:textId="77777777" w:rsidR="001C6256" w:rsidRPr="004D6540" w:rsidRDefault="001C6256" w:rsidP="001C6256">
      <w:pPr>
        <w:rPr>
          <w:color w:val="000000"/>
          <w:sz w:val="22"/>
        </w:rPr>
      </w:pPr>
    </w:p>
    <w:p w14:paraId="181EB381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Максимальный разовый выброс, г/с (3.2.1), </w:t>
      </w:r>
      <w:r w:rsidRPr="004D6540">
        <w:rPr>
          <w:b/>
          <w:i/>
          <w:color w:val="000000"/>
          <w:sz w:val="22"/>
        </w:rPr>
        <w:t xml:space="preserve">G = </w:t>
      </w:r>
      <w:r w:rsidRPr="004D6540">
        <w:rPr>
          <w:b/>
          <w:i/>
          <w:color w:val="000000"/>
        </w:rPr>
        <w:t xml:space="preserve">MAX(G,GC) = </w:t>
      </w:r>
      <w:r w:rsidRPr="004D6540">
        <w:rPr>
          <w:b/>
          <w:color w:val="000000"/>
        </w:rPr>
        <w:t>0.84</w:t>
      </w:r>
    </w:p>
    <w:p w14:paraId="45CAFDDE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Сумма выбросов, т/год (3.2.4), </w:t>
      </w:r>
      <w:r w:rsidRPr="004D6540">
        <w:rPr>
          <w:b/>
          <w:i/>
          <w:color w:val="000000"/>
          <w:sz w:val="22"/>
        </w:rPr>
        <w:t xml:space="preserve">M = </w:t>
      </w:r>
      <w:r w:rsidRPr="004D6540">
        <w:rPr>
          <w:b/>
          <w:i/>
          <w:color w:val="000000"/>
        </w:rPr>
        <w:t xml:space="preserve">M + MC = </w:t>
      </w:r>
      <w:r w:rsidRPr="004D6540">
        <w:rPr>
          <w:b/>
          <w:color w:val="000000"/>
        </w:rPr>
        <w:t>0 + 0.0771 = 0.0771</w:t>
      </w:r>
    </w:p>
    <w:p w14:paraId="3F449AAB" w14:textId="77777777" w:rsidR="001C6256" w:rsidRPr="004D6540" w:rsidRDefault="001C6256" w:rsidP="001C6256">
      <w:pPr>
        <w:rPr>
          <w:b/>
          <w:color w:val="000000"/>
        </w:rPr>
      </w:pPr>
    </w:p>
    <w:p w14:paraId="6779C4FC" w14:textId="77777777" w:rsidR="001C6256" w:rsidRPr="004D6540" w:rsidRDefault="001C6256" w:rsidP="001C6256">
      <w:pPr>
        <w:rPr>
          <w:b/>
          <w:i/>
          <w:color w:val="000000"/>
          <w:sz w:val="22"/>
        </w:rPr>
      </w:pPr>
      <w:r w:rsidRPr="004D6540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1C6256" w:rsidRPr="004D6540" w14:paraId="648F3EF2" w14:textId="77777777" w:rsidTr="001C625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FE14" w14:textId="666EAC85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93B35" w14:textId="3EDD45A8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11023" w14:textId="49C6019E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4C4D1" w14:textId="4C38DE18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1C6256" w:rsidRPr="004D6540" w14:paraId="42617F7B" w14:textId="77777777" w:rsidTr="001C625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9F27" w14:textId="316457D1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558A" w14:textId="7189C75D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55B8" w14:textId="4DB21DD7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0.84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2B5D" w14:textId="452FA00A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0.0771</w:t>
            </w:r>
          </w:p>
        </w:tc>
      </w:tr>
    </w:tbl>
    <w:p w14:paraId="3601F81B" w14:textId="45EE7134" w:rsidR="001C6256" w:rsidRPr="004D6540" w:rsidRDefault="001C6256" w:rsidP="001C6256">
      <w:pPr>
        <w:rPr>
          <w:color w:val="000000"/>
          <w:sz w:val="22"/>
        </w:rPr>
      </w:pPr>
    </w:p>
    <w:p w14:paraId="0D82615D" w14:textId="77777777" w:rsidR="001C6256" w:rsidRPr="004D6540" w:rsidRDefault="001C6256" w:rsidP="001C6256">
      <w:pPr>
        <w:rPr>
          <w:color w:val="000000"/>
          <w:sz w:val="22"/>
        </w:rPr>
      </w:pPr>
    </w:p>
    <w:p w14:paraId="249AD462" w14:textId="77777777" w:rsidR="001C6256" w:rsidRPr="004D6540" w:rsidRDefault="001C6256" w:rsidP="001C6256">
      <w:pPr>
        <w:rPr>
          <w:b/>
          <w:i/>
          <w:color w:val="000000"/>
          <w:sz w:val="22"/>
        </w:rPr>
      </w:pPr>
    </w:p>
    <w:p w14:paraId="408670DF" w14:textId="77777777" w:rsidR="001C6256" w:rsidRPr="004D6540" w:rsidRDefault="001C6256" w:rsidP="001C6256">
      <w:pPr>
        <w:rPr>
          <w:b/>
          <w:i/>
          <w:color w:val="000000"/>
          <w:sz w:val="22"/>
        </w:rPr>
      </w:pPr>
    </w:p>
    <w:p w14:paraId="54913283" w14:textId="77777777" w:rsidR="001C6256" w:rsidRPr="004D6540" w:rsidRDefault="001C6256" w:rsidP="001C6256">
      <w:pPr>
        <w:rPr>
          <w:b/>
          <w:i/>
          <w:color w:val="000000"/>
          <w:sz w:val="22"/>
        </w:rPr>
      </w:pPr>
    </w:p>
    <w:p w14:paraId="2E7525D5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ЭРА v3.0.406</w:t>
      </w:r>
    </w:p>
    <w:p w14:paraId="2C7B06B6" w14:textId="77777777" w:rsidR="001C6256" w:rsidRPr="004D6540" w:rsidRDefault="001C6256" w:rsidP="001C6256">
      <w:pPr>
        <w:rPr>
          <w:color w:val="000000"/>
          <w:sz w:val="22"/>
        </w:rPr>
      </w:pPr>
    </w:p>
    <w:p w14:paraId="27F43B36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Дата:03.07.26 Время:09:12:45</w:t>
      </w:r>
    </w:p>
    <w:p w14:paraId="3E9DD386" w14:textId="77777777" w:rsidR="001C6256" w:rsidRPr="004D6540" w:rsidRDefault="001C6256" w:rsidP="001C6256">
      <w:pPr>
        <w:rPr>
          <w:color w:val="000000"/>
          <w:sz w:val="22"/>
        </w:rPr>
      </w:pPr>
    </w:p>
    <w:p w14:paraId="755C1E24" w14:textId="77777777" w:rsidR="001C6256" w:rsidRPr="004D6540" w:rsidRDefault="001C6256" w:rsidP="001C6256">
      <w:pPr>
        <w:jc w:val="center"/>
        <w:rPr>
          <w:b/>
          <w:color w:val="000000"/>
          <w:sz w:val="28"/>
        </w:rPr>
      </w:pPr>
      <w:r w:rsidRPr="004D6540">
        <w:rPr>
          <w:b/>
          <w:color w:val="000000"/>
          <w:sz w:val="28"/>
        </w:rPr>
        <w:t xml:space="preserve">               РАСЧЕТ ВАЛОВЫХ ВЫБРОСОВ</w:t>
      </w:r>
    </w:p>
    <w:p w14:paraId="3315F3BC" w14:textId="77777777" w:rsidR="001C6256" w:rsidRPr="004D6540" w:rsidRDefault="001C6256" w:rsidP="001C6256">
      <w:pPr>
        <w:jc w:val="center"/>
        <w:rPr>
          <w:b/>
          <w:color w:val="000000"/>
          <w:sz w:val="28"/>
        </w:rPr>
      </w:pPr>
    </w:p>
    <w:p w14:paraId="2C5236F8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Город: 329, Костанайский район, климат 25</w:t>
      </w:r>
    </w:p>
    <w:p w14:paraId="2D050FDE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Объект: 0005, Вариант 1 ТОО "Bai kum group", месторождение Рыспай-1</w:t>
      </w:r>
    </w:p>
    <w:p w14:paraId="1491F170" w14:textId="77777777" w:rsidR="001C6256" w:rsidRPr="004D6540" w:rsidRDefault="001C6256" w:rsidP="001C6256">
      <w:pPr>
        <w:rPr>
          <w:color w:val="000000"/>
          <w:sz w:val="22"/>
        </w:rPr>
      </w:pPr>
    </w:p>
    <w:p w14:paraId="0980A443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Источник загрязнения: 6003, Пылящая поверхность</w:t>
      </w:r>
    </w:p>
    <w:p w14:paraId="1D1E95C6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Источник выделения: 6003 01, Погрузка вскрыши в автосамосвалы</w:t>
      </w:r>
    </w:p>
    <w:p w14:paraId="61429492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Список литературы:</w:t>
      </w:r>
    </w:p>
    <w:p w14:paraId="33C5CF7A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3DBF6CB6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4E4164DE" w14:textId="77777777" w:rsidR="001C6256" w:rsidRPr="004D6540" w:rsidRDefault="001C6256" w:rsidP="001C6256">
      <w:pPr>
        <w:rPr>
          <w:color w:val="000000"/>
          <w:sz w:val="22"/>
        </w:rPr>
      </w:pPr>
    </w:p>
    <w:p w14:paraId="272F7AB4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39325A5D" w14:textId="77777777" w:rsidR="001C6256" w:rsidRPr="004D6540" w:rsidRDefault="001C6256" w:rsidP="001C6256">
      <w:pPr>
        <w:rPr>
          <w:color w:val="000000"/>
          <w:sz w:val="22"/>
        </w:rPr>
      </w:pPr>
    </w:p>
    <w:p w14:paraId="29DB6D59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п.3.1.Погрузочно-разгрузочные работы, пересыпки пылящих материалов</w:t>
      </w:r>
    </w:p>
    <w:p w14:paraId="056A3AD1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Материал: Глина</w:t>
      </w:r>
    </w:p>
    <w:p w14:paraId="2368BEE5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Весовая доля пылевой фракции в материале (табл.3.1.1), </w:t>
      </w:r>
      <w:r w:rsidRPr="004D6540">
        <w:rPr>
          <w:b/>
          <w:i/>
          <w:color w:val="000000"/>
          <w:sz w:val="22"/>
        </w:rPr>
        <w:t xml:space="preserve">K1 = </w:t>
      </w:r>
      <w:r w:rsidRPr="004D6540">
        <w:rPr>
          <w:b/>
          <w:color w:val="000000"/>
        </w:rPr>
        <w:t>0.05</w:t>
      </w:r>
    </w:p>
    <w:p w14:paraId="30C42637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Доля пыли, переходящей в аэрозоль (табл.3.1.1), </w:t>
      </w:r>
      <w:r w:rsidRPr="004D6540">
        <w:rPr>
          <w:b/>
          <w:i/>
          <w:color w:val="000000"/>
          <w:sz w:val="22"/>
        </w:rPr>
        <w:t xml:space="preserve">K2 = </w:t>
      </w:r>
      <w:r w:rsidRPr="004D6540">
        <w:rPr>
          <w:b/>
          <w:color w:val="000000"/>
        </w:rPr>
        <w:t>0.02</w:t>
      </w:r>
    </w:p>
    <w:p w14:paraId="03E5A248" w14:textId="77777777" w:rsidR="001C6256" w:rsidRPr="004D6540" w:rsidRDefault="001C6256" w:rsidP="001C6256">
      <w:pPr>
        <w:rPr>
          <w:b/>
          <w:color w:val="000000"/>
        </w:rPr>
      </w:pPr>
    </w:p>
    <w:p w14:paraId="631C4ACD" w14:textId="77777777" w:rsidR="001C6256" w:rsidRPr="004D6540" w:rsidRDefault="001C6256" w:rsidP="001C6256">
      <w:pPr>
        <w:rPr>
          <w:b/>
          <w:i/>
          <w:color w:val="000000"/>
          <w:u w:val="single"/>
        </w:rPr>
      </w:pPr>
      <w:r w:rsidRPr="004D6540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D4E1D44" w14:textId="77777777" w:rsidR="001C6256" w:rsidRPr="004D6540" w:rsidRDefault="001C6256" w:rsidP="001C6256">
      <w:pPr>
        <w:rPr>
          <w:b/>
          <w:i/>
          <w:color w:val="000000"/>
          <w:u w:val="single"/>
        </w:rPr>
      </w:pPr>
    </w:p>
    <w:p w14:paraId="6FA002D2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Материал негранулирован. Коэффициент Ke принимается равным 1</w:t>
      </w:r>
    </w:p>
    <w:p w14:paraId="54B7C59C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Степень открытости: с 4-х сторон</w:t>
      </w:r>
    </w:p>
    <w:p w14:paraId="0654F319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Загрузочный рукав не применяется</w:t>
      </w:r>
    </w:p>
    <w:p w14:paraId="382F8DBC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4D6540">
        <w:rPr>
          <w:b/>
          <w:i/>
          <w:color w:val="000000"/>
          <w:sz w:val="22"/>
        </w:rPr>
        <w:t xml:space="preserve">K4 = </w:t>
      </w:r>
      <w:r w:rsidRPr="004D6540">
        <w:rPr>
          <w:b/>
          <w:color w:val="000000"/>
        </w:rPr>
        <w:t>1</w:t>
      </w:r>
    </w:p>
    <w:p w14:paraId="6BB7FA36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Скорость ветра (среднегодовая), м/с, </w:t>
      </w:r>
      <w:r w:rsidRPr="004D6540">
        <w:rPr>
          <w:b/>
          <w:i/>
          <w:color w:val="000000"/>
          <w:sz w:val="22"/>
        </w:rPr>
        <w:t xml:space="preserve">G3SR = </w:t>
      </w:r>
      <w:r w:rsidRPr="004D6540">
        <w:rPr>
          <w:b/>
          <w:color w:val="000000"/>
        </w:rPr>
        <w:t>3.6</w:t>
      </w:r>
    </w:p>
    <w:p w14:paraId="6B971921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4D6540">
        <w:rPr>
          <w:b/>
          <w:i/>
          <w:color w:val="000000"/>
          <w:sz w:val="22"/>
        </w:rPr>
        <w:t xml:space="preserve">K3SR = </w:t>
      </w:r>
      <w:r w:rsidRPr="004D6540">
        <w:rPr>
          <w:b/>
          <w:color w:val="000000"/>
        </w:rPr>
        <w:t>1.2</w:t>
      </w:r>
    </w:p>
    <w:p w14:paraId="1F63149F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Скорость ветра (максимальная), м/c, </w:t>
      </w:r>
      <w:r w:rsidRPr="004D6540">
        <w:rPr>
          <w:b/>
          <w:i/>
          <w:color w:val="000000"/>
          <w:sz w:val="22"/>
        </w:rPr>
        <w:t xml:space="preserve">G3 = </w:t>
      </w:r>
      <w:r w:rsidRPr="004D6540">
        <w:rPr>
          <w:b/>
          <w:color w:val="000000"/>
        </w:rPr>
        <w:t>10</w:t>
      </w:r>
    </w:p>
    <w:p w14:paraId="6A7AFEA6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4D6540">
        <w:rPr>
          <w:b/>
          <w:i/>
          <w:color w:val="000000"/>
          <w:sz w:val="22"/>
        </w:rPr>
        <w:t xml:space="preserve">K3 = </w:t>
      </w:r>
      <w:r w:rsidRPr="004D6540">
        <w:rPr>
          <w:b/>
          <w:color w:val="000000"/>
        </w:rPr>
        <w:t>1.7</w:t>
      </w:r>
    </w:p>
    <w:p w14:paraId="4C0C7E68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Влажность материала, %, </w:t>
      </w:r>
      <w:r w:rsidRPr="004D6540">
        <w:rPr>
          <w:b/>
          <w:i/>
          <w:color w:val="000000"/>
          <w:sz w:val="22"/>
        </w:rPr>
        <w:t xml:space="preserve">VL = </w:t>
      </w:r>
      <w:r w:rsidRPr="004D6540">
        <w:rPr>
          <w:b/>
          <w:color w:val="000000"/>
        </w:rPr>
        <w:t>9</w:t>
      </w:r>
    </w:p>
    <w:p w14:paraId="2EE5636A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Коэфф., учитывающий влажность материала (табл.3.1.4), </w:t>
      </w:r>
      <w:r w:rsidRPr="004D6540">
        <w:rPr>
          <w:b/>
          <w:i/>
          <w:color w:val="000000"/>
          <w:sz w:val="22"/>
        </w:rPr>
        <w:t xml:space="preserve">K5 = </w:t>
      </w:r>
      <w:r w:rsidRPr="004D6540">
        <w:rPr>
          <w:b/>
          <w:color w:val="000000"/>
        </w:rPr>
        <w:t>0.2</w:t>
      </w:r>
    </w:p>
    <w:p w14:paraId="144C340C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Размер куска материала, мм, </w:t>
      </w:r>
      <w:r w:rsidRPr="004D6540">
        <w:rPr>
          <w:b/>
          <w:i/>
          <w:color w:val="000000"/>
          <w:sz w:val="22"/>
        </w:rPr>
        <w:t xml:space="preserve">G7 = </w:t>
      </w:r>
      <w:r w:rsidRPr="004D6540">
        <w:rPr>
          <w:b/>
          <w:color w:val="000000"/>
        </w:rPr>
        <w:t>50</w:t>
      </w:r>
    </w:p>
    <w:p w14:paraId="3776DD29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4D6540">
        <w:rPr>
          <w:b/>
          <w:i/>
          <w:color w:val="000000"/>
          <w:sz w:val="22"/>
        </w:rPr>
        <w:t xml:space="preserve">K7 = </w:t>
      </w:r>
      <w:r w:rsidRPr="004D6540">
        <w:rPr>
          <w:b/>
          <w:color w:val="000000"/>
        </w:rPr>
        <w:t>0.4</w:t>
      </w:r>
    </w:p>
    <w:p w14:paraId="07E300A8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Высота падения материала, м, </w:t>
      </w:r>
      <w:r w:rsidRPr="004D6540">
        <w:rPr>
          <w:b/>
          <w:i/>
          <w:color w:val="000000"/>
          <w:sz w:val="22"/>
        </w:rPr>
        <w:t xml:space="preserve">GB = </w:t>
      </w:r>
      <w:r w:rsidRPr="004D6540">
        <w:rPr>
          <w:b/>
          <w:color w:val="000000"/>
        </w:rPr>
        <w:t>2</w:t>
      </w:r>
    </w:p>
    <w:p w14:paraId="711E101C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Коэффициент, учитывающий высоту падения материала (табл.3.1.7), </w:t>
      </w:r>
      <w:r w:rsidRPr="004D6540">
        <w:rPr>
          <w:b/>
          <w:i/>
          <w:color w:val="000000"/>
          <w:sz w:val="22"/>
        </w:rPr>
        <w:t xml:space="preserve">B = </w:t>
      </w:r>
      <w:r w:rsidRPr="004D6540">
        <w:rPr>
          <w:b/>
          <w:color w:val="000000"/>
        </w:rPr>
        <w:t>0.7</w:t>
      </w:r>
    </w:p>
    <w:p w14:paraId="463060AD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Суммарное количество перерабатываемого материала, т/час, </w:t>
      </w:r>
      <w:r w:rsidRPr="004D6540">
        <w:rPr>
          <w:b/>
          <w:i/>
          <w:color w:val="000000"/>
          <w:sz w:val="22"/>
        </w:rPr>
        <w:t xml:space="preserve">GMAX = </w:t>
      </w:r>
      <w:r w:rsidRPr="004D6540">
        <w:rPr>
          <w:b/>
          <w:color w:val="000000"/>
        </w:rPr>
        <w:t>488.96</w:t>
      </w:r>
    </w:p>
    <w:p w14:paraId="19F69FDC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Суммарное количество перерабатываемого материала, т/год, </w:t>
      </w:r>
      <w:r w:rsidRPr="004D6540">
        <w:rPr>
          <w:b/>
          <w:i/>
          <w:color w:val="000000"/>
          <w:sz w:val="22"/>
        </w:rPr>
        <w:t xml:space="preserve">GGOD = </w:t>
      </w:r>
      <w:r w:rsidRPr="004D6540">
        <w:rPr>
          <w:b/>
          <w:color w:val="000000"/>
        </w:rPr>
        <w:t>7650</w:t>
      </w:r>
    </w:p>
    <w:p w14:paraId="59E041D7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4D6540">
        <w:rPr>
          <w:b/>
          <w:i/>
          <w:color w:val="000000"/>
          <w:sz w:val="22"/>
        </w:rPr>
        <w:t xml:space="preserve">NJ = </w:t>
      </w:r>
      <w:r w:rsidRPr="004D6540">
        <w:rPr>
          <w:b/>
          <w:color w:val="000000"/>
        </w:rPr>
        <w:t>0.85</w:t>
      </w:r>
    </w:p>
    <w:p w14:paraId="4DBE4DB6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Вид работ: Пересыпка</w:t>
      </w:r>
    </w:p>
    <w:p w14:paraId="5D85129E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Максимальный разовый выброс, г/с (3.1.1), </w:t>
      </w:r>
      <w:r w:rsidRPr="004D6540">
        <w:rPr>
          <w:b/>
          <w:i/>
          <w:color w:val="000000"/>
          <w:sz w:val="22"/>
        </w:rPr>
        <w:t xml:space="preserve">GC = </w:t>
      </w:r>
      <w:r w:rsidRPr="004D6540">
        <w:rPr>
          <w:b/>
          <w:i/>
          <w:color w:val="000000"/>
        </w:rPr>
        <w:t>K1 · K2 · K3 · K4 · K5 · K7 · K8 · K9 · KE · B · GMAX · 10</w:t>
      </w:r>
      <w:r w:rsidRPr="004D6540">
        <w:rPr>
          <w:b/>
          <w:i/>
          <w:color w:val="000000"/>
          <w:vertAlign w:val="superscript"/>
        </w:rPr>
        <w:t>6</w:t>
      </w:r>
      <w:r w:rsidRPr="004D6540">
        <w:rPr>
          <w:b/>
          <w:i/>
          <w:color w:val="000000"/>
        </w:rPr>
        <w:t xml:space="preserve"> / 3600 · (1-NJ) = </w:t>
      </w:r>
      <w:r w:rsidRPr="004D6540">
        <w:rPr>
          <w:b/>
          <w:color w:val="000000"/>
        </w:rPr>
        <w:t>0.05 · 0.02 · 1.7 · 1 · 0.2 · 0.4 · 1 · 1 · 1 · 0.7 · 488.96 · 10</w:t>
      </w:r>
      <w:r w:rsidRPr="004D6540">
        <w:rPr>
          <w:b/>
          <w:color w:val="000000"/>
          <w:vertAlign w:val="superscript"/>
        </w:rPr>
        <w:t>6</w:t>
      </w:r>
      <w:r w:rsidRPr="004D6540">
        <w:rPr>
          <w:b/>
          <w:color w:val="000000"/>
        </w:rPr>
        <w:t xml:space="preserve"> / 3600 · (1-0.85) = 1.94</w:t>
      </w:r>
    </w:p>
    <w:p w14:paraId="4EEB2784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Валовый выброс, т/год (3.1.2), </w:t>
      </w:r>
      <w:r w:rsidRPr="004D6540">
        <w:rPr>
          <w:b/>
          <w:i/>
          <w:color w:val="000000"/>
          <w:sz w:val="22"/>
        </w:rPr>
        <w:t xml:space="preserve">MC = </w:t>
      </w:r>
      <w:r w:rsidRPr="004D6540">
        <w:rPr>
          <w:b/>
          <w:i/>
          <w:color w:val="000000"/>
        </w:rPr>
        <w:t xml:space="preserve">K1 · K2 · K3SR · K4 · K5 · K7 · K8 · K9 · KE · B · GGOD · (1-NJ) = </w:t>
      </w:r>
      <w:r w:rsidRPr="004D6540">
        <w:rPr>
          <w:b/>
          <w:color w:val="000000"/>
        </w:rPr>
        <w:t>0.05 · 0.02 · 1.2 · 1 · 0.2 · 0.4 · 1 · 1 · 1 · 0.7 · 7650 · (1-0.85) = 0.0771</w:t>
      </w:r>
    </w:p>
    <w:p w14:paraId="7B60A202" w14:textId="77777777" w:rsidR="001C6256" w:rsidRPr="004D6540" w:rsidRDefault="001C6256" w:rsidP="001C6256">
      <w:pPr>
        <w:rPr>
          <w:color w:val="000000"/>
          <w:sz w:val="22"/>
        </w:rPr>
      </w:pPr>
    </w:p>
    <w:p w14:paraId="3E8C342D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Максимальный разовый выброс, г/с (3.2.1), </w:t>
      </w:r>
      <w:r w:rsidRPr="004D6540">
        <w:rPr>
          <w:b/>
          <w:i/>
          <w:color w:val="000000"/>
          <w:sz w:val="22"/>
        </w:rPr>
        <w:t xml:space="preserve">G = </w:t>
      </w:r>
      <w:r w:rsidRPr="004D6540">
        <w:rPr>
          <w:b/>
          <w:i/>
          <w:color w:val="000000"/>
        </w:rPr>
        <w:t xml:space="preserve">MAX(G,GC) = </w:t>
      </w:r>
      <w:r w:rsidRPr="004D6540">
        <w:rPr>
          <w:b/>
          <w:color w:val="000000"/>
        </w:rPr>
        <w:t>1.94</w:t>
      </w:r>
    </w:p>
    <w:p w14:paraId="388B08AD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Сумма выбросов, т/год (3.2.4), </w:t>
      </w:r>
      <w:r w:rsidRPr="004D6540">
        <w:rPr>
          <w:b/>
          <w:i/>
          <w:color w:val="000000"/>
          <w:sz w:val="22"/>
        </w:rPr>
        <w:t xml:space="preserve">M = </w:t>
      </w:r>
      <w:r w:rsidRPr="004D6540">
        <w:rPr>
          <w:b/>
          <w:i/>
          <w:color w:val="000000"/>
        </w:rPr>
        <w:t xml:space="preserve">M + MC = </w:t>
      </w:r>
      <w:r w:rsidRPr="004D6540">
        <w:rPr>
          <w:b/>
          <w:color w:val="000000"/>
        </w:rPr>
        <w:t>0 + 0.0771 = 0.0771</w:t>
      </w:r>
    </w:p>
    <w:p w14:paraId="3C78BEB0" w14:textId="77777777" w:rsidR="001C6256" w:rsidRPr="004D6540" w:rsidRDefault="001C6256" w:rsidP="001C6256">
      <w:pPr>
        <w:rPr>
          <w:b/>
          <w:color w:val="000000"/>
        </w:rPr>
      </w:pPr>
    </w:p>
    <w:p w14:paraId="2983C308" w14:textId="77777777" w:rsidR="001C6256" w:rsidRPr="004D6540" w:rsidRDefault="001C6256" w:rsidP="001C6256">
      <w:pPr>
        <w:rPr>
          <w:b/>
          <w:i/>
          <w:color w:val="000000"/>
          <w:sz w:val="22"/>
        </w:rPr>
      </w:pPr>
      <w:r w:rsidRPr="004D6540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1C6256" w:rsidRPr="004D6540" w14:paraId="7CCBCADC" w14:textId="77777777" w:rsidTr="001C625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FE8AF" w14:textId="31325BEC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E4025" w14:textId="73FD4C44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F7241" w14:textId="5763BD3F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F04E5" w14:textId="285FED22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1C6256" w:rsidRPr="004D6540" w14:paraId="53A6FBD8" w14:textId="77777777" w:rsidTr="001C625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889A" w14:textId="48186728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4E24" w14:textId="6B3A53A1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9EE3" w14:textId="37A7291F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1.94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1BD8" w14:textId="22E157D1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0.0771</w:t>
            </w:r>
          </w:p>
        </w:tc>
      </w:tr>
    </w:tbl>
    <w:p w14:paraId="6CDBFF72" w14:textId="7F382F83" w:rsidR="001C6256" w:rsidRPr="004D6540" w:rsidRDefault="001C6256" w:rsidP="001C6256">
      <w:pPr>
        <w:rPr>
          <w:color w:val="000000"/>
          <w:sz w:val="22"/>
        </w:rPr>
      </w:pPr>
    </w:p>
    <w:p w14:paraId="0AD3856A" w14:textId="77777777" w:rsidR="001C6256" w:rsidRPr="004D6540" w:rsidRDefault="001C6256" w:rsidP="001C6256">
      <w:pPr>
        <w:rPr>
          <w:color w:val="000000"/>
          <w:sz w:val="22"/>
        </w:rPr>
      </w:pPr>
    </w:p>
    <w:p w14:paraId="1561D575" w14:textId="77777777" w:rsidR="001C6256" w:rsidRPr="004D6540" w:rsidRDefault="001C6256" w:rsidP="001C6256">
      <w:pPr>
        <w:rPr>
          <w:b/>
          <w:i/>
          <w:color w:val="000000"/>
          <w:sz w:val="22"/>
        </w:rPr>
      </w:pPr>
    </w:p>
    <w:p w14:paraId="61CA51CD" w14:textId="77777777" w:rsidR="001C6256" w:rsidRPr="004D6540" w:rsidRDefault="001C6256" w:rsidP="001C6256">
      <w:pPr>
        <w:rPr>
          <w:b/>
          <w:i/>
          <w:color w:val="000000"/>
          <w:sz w:val="22"/>
        </w:rPr>
      </w:pPr>
    </w:p>
    <w:p w14:paraId="08F152B3" w14:textId="77777777" w:rsidR="001C6256" w:rsidRPr="004D6540" w:rsidRDefault="001C6256" w:rsidP="001C6256">
      <w:pPr>
        <w:rPr>
          <w:b/>
          <w:i/>
          <w:color w:val="000000"/>
          <w:sz w:val="22"/>
        </w:rPr>
      </w:pPr>
    </w:p>
    <w:p w14:paraId="3493E8D4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ЭРА v3.0.406</w:t>
      </w:r>
    </w:p>
    <w:p w14:paraId="29F5CB9D" w14:textId="77777777" w:rsidR="001C6256" w:rsidRPr="004D6540" w:rsidRDefault="001C6256" w:rsidP="001C6256">
      <w:pPr>
        <w:rPr>
          <w:color w:val="000000"/>
          <w:sz w:val="22"/>
        </w:rPr>
      </w:pPr>
    </w:p>
    <w:p w14:paraId="3AF0EC84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Дата:01.07.26 Время:16:55:35</w:t>
      </w:r>
    </w:p>
    <w:p w14:paraId="03A230D7" w14:textId="77777777" w:rsidR="001C6256" w:rsidRPr="004D6540" w:rsidRDefault="001C6256" w:rsidP="001C6256">
      <w:pPr>
        <w:rPr>
          <w:color w:val="000000"/>
          <w:sz w:val="22"/>
        </w:rPr>
      </w:pPr>
    </w:p>
    <w:p w14:paraId="0E65E610" w14:textId="77777777" w:rsidR="001C6256" w:rsidRPr="004D6540" w:rsidRDefault="001C6256" w:rsidP="001C6256">
      <w:pPr>
        <w:jc w:val="center"/>
        <w:rPr>
          <w:b/>
          <w:color w:val="000000"/>
          <w:sz w:val="28"/>
        </w:rPr>
      </w:pPr>
      <w:r w:rsidRPr="004D6540">
        <w:rPr>
          <w:b/>
          <w:color w:val="000000"/>
          <w:sz w:val="28"/>
        </w:rPr>
        <w:t xml:space="preserve">               РАСЧЕТ ВАЛОВЫХ ВЫБРОСОВ</w:t>
      </w:r>
    </w:p>
    <w:p w14:paraId="4E9E32FE" w14:textId="77777777" w:rsidR="001C6256" w:rsidRPr="004D6540" w:rsidRDefault="001C6256" w:rsidP="001C6256">
      <w:pPr>
        <w:jc w:val="center"/>
        <w:rPr>
          <w:b/>
          <w:color w:val="000000"/>
          <w:sz w:val="28"/>
        </w:rPr>
      </w:pPr>
    </w:p>
    <w:p w14:paraId="5FDB5DA7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Город: 329, Костанайский район, климат 25</w:t>
      </w:r>
    </w:p>
    <w:p w14:paraId="3266621F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Объект: 0001, Вариант 1 ТОО "Bai kum group", месторождение Рыспай-1</w:t>
      </w:r>
    </w:p>
    <w:p w14:paraId="4F5653E0" w14:textId="77777777" w:rsidR="001C6256" w:rsidRPr="004D6540" w:rsidRDefault="001C6256" w:rsidP="001C6256">
      <w:pPr>
        <w:rPr>
          <w:color w:val="000000"/>
          <w:sz w:val="22"/>
        </w:rPr>
      </w:pPr>
    </w:p>
    <w:p w14:paraId="54603CF1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Источник загрязнения: 6004, Пылящая поверхность</w:t>
      </w:r>
    </w:p>
    <w:p w14:paraId="51399BB0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Источник выделения: 6004 01, Транспортировка вскрыши во внутренний отвал</w:t>
      </w:r>
    </w:p>
    <w:p w14:paraId="3EFFBB27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Список литературы:</w:t>
      </w:r>
    </w:p>
    <w:p w14:paraId="0FCF6849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B346E5C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1B874ED1" w14:textId="77777777" w:rsidR="001C6256" w:rsidRPr="004D6540" w:rsidRDefault="001C6256" w:rsidP="001C6256">
      <w:pPr>
        <w:rPr>
          <w:color w:val="000000"/>
          <w:sz w:val="22"/>
        </w:rPr>
      </w:pPr>
    </w:p>
    <w:p w14:paraId="3798E55B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Тип источника выделения: Расчет выбросов пыли при транспортных работах</w:t>
      </w:r>
    </w:p>
    <w:p w14:paraId="45BD7D71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Средняя грузоподъемность единицы автотранспорта: &gt;20 - &lt; = 25 тонн</w:t>
      </w:r>
    </w:p>
    <w:p w14:paraId="4E00D6AD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Коэфф., учитывающий грузоподъемность (табл.3.3.1), </w:t>
      </w:r>
      <w:r w:rsidRPr="004D6540">
        <w:rPr>
          <w:b/>
          <w:i/>
          <w:color w:val="000000"/>
          <w:sz w:val="22"/>
        </w:rPr>
        <w:t xml:space="preserve">C1 = </w:t>
      </w:r>
      <w:r w:rsidRPr="004D6540">
        <w:rPr>
          <w:b/>
          <w:color w:val="000000"/>
        </w:rPr>
        <w:t>1.9</w:t>
      </w:r>
    </w:p>
    <w:p w14:paraId="3FB1AC56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Средняя скорость передвижения автотранспорта: &gt;20 - &lt; = 30 км/час</w:t>
      </w:r>
    </w:p>
    <w:p w14:paraId="7AFA74CE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Коэфф., учитывающий скорость передвижения (табл.3.3.2), </w:t>
      </w:r>
      <w:r w:rsidRPr="004D6540">
        <w:rPr>
          <w:b/>
          <w:i/>
          <w:color w:val="000000"/>
          <w:sz w:val="22"/>
        </w:rPr>
        <w:t xml:space="preserve">C2 = </w:t>
      </w:r>
      <w:r w:rsidRPr="004D6540">
        <w:rPr>
          <w:b/>
          <w:color w:val="000000"/>
        </w:rPr>
        <w:t>2.75</w:t>
      </w:r>
    </w:p>
    <w:p w14:paraId="7D5656D7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Состояние дороги: Дорога без покрытия (грунтовая)</w:t>
      </w:r>
    </w:p>
    <w:p w14:paraId="100A6C8B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Коэфф., учитывающий состояние дороги (табл.3.3.3), </w:t>
      </w:r>
      <w:r w:rsidRPr="004D6540">
        <w:rPr>
          <w:b/>
          <w:i/>
          <w:color w:val="000000"/>
          <w:sz w:val="22"/>
        </w:rPr>
        <w:t xml:space="preserve">C3 = </w:t>
      </w:r>
      <w:r w:rsidRPr="004D6540">
        <w:rPr>
          <w:b/>
          <w:color w:val="000000"/>
        </w:rPr>
        <w:t>1</w:t>
      </w:r>
    </w:p>
    <w:p w14:paraId="5EF1B412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Число автомашин, одновременно работающих в карьере, шт., </w:t>
      </w:r>
      <w:r w:rsidRPr="004D6540">
        <w:rPr>
          <w:b/>
          <w:i/>
          <w:color w:val="000000"/>
          <w:sz w:val="22"/>
        </w:rPr>
        <w:t xml:space="preserve">N1 = </w:t>
      </w:r>
      <w:r w:rsidRPr="004D6540">
        <w:rPr>
          <w:b/>
          <w:color w:val="000000"/>
        </w:rPr>
        <w:t>2</w:t>
      </w:r>
    </w:p>
    <w:p w14:paraId="25692F0C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4D6540">
        <w:rPr>
          <w:b/>
          <w:i/>
          <w:color w:val="000000"/>
          <w:sz w:val="22"/>
        </w:rPr>
        <w:t xml:space="preserve">L = </w:t>
      </w:r>
      <w:r w:rsidRPr="004D6540">
        <w:rPr>
          <w:b/>
          <w:color w:val="000000"/>
        </w:rPr>
        <w:t>1</w:t>
      </w:r>
    </w:p>
    <w:p w14:paraId="0212ED1D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Число ходок (туда + обратно) всего транспорта в час, </w:t>
      </w:r>
      <w:r w:rsidRPr="004D6540">
        <w:rPr>
          <w:b/>
          <w:i/>
          <w:color w:val="000000"/>
          <w:sz w:val="22"/>
        </w:rPr>
        <w:t xml:space="preserve">N = </w:t>
      </w:r>
      <w:r w:rsidRPr="004D6540">
        <w:rPr>
          <w:b/>
          <w:color w:val="000000"/>
        </w:rPr>
        <w:t>5.4</w:t>
      </w:r>
    </w:p>
    <w:p w14:paraId="6FCC220F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Коэфф., учитывающий долю пыли, уносимой в атмосферу, </w:t>
      </w:r>
      <w:r w:rsidRPr="004D6540">
        <w:rPr>
          <w:b/>
          <w:i/>
          <w:color w:val="000000"/>
          <w:sz w:val="22"/>
        </w:rPr>
        <w:t xml:space="preserve">C7 = </w:t>
      </w:r>
      <w:r w:rsidRPr="004D6540">
        <w:rPr>
          <w:b/>
          <w:color w:val="000000"/>
        </w:rPr>
        <w:t>0.01</w:t>
      </w:r>
    </w:p>
    <w:p w14:paraId="24F43E1F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Пылевыделение в атмосферу на 1 км пробега, г/км, </w:t>
      </w:r>
      <w:r w:rsidRPr="004D6540">
        <w:rPr>
          <w:b/>
          <w:i/>
          <w:color w:val="000000"/>
          <w:sz w:val="22"/>
        </w:rPr>
        <w:t xml:space="preserve">Q1 = </w:t>
      </w:r>
      <w:r w:rsidRPr="004D6540">
        <w:rPr>
          <w:b/>
          <w:color w:val="000000"/>
        </w:rPr>
        <w:t>1450</w:t>
      </w:r>
    </w:p>
    <w:p w14:paraId="74EDB141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Влажность поверхностного слоя дороги, %, </w:t>
      </w:r>
      <w:r w:rsidRPr="004D6540">
        <w:rPr>
          <w:b/>
          <w:i/>
          <w:color w:val="000000"/>
          <w:sz w:val="22"/>
        </w:rPr>
        <w:t xml:space="preserve">VL = </w:t>
      </w:r>
      <w:r w:rsidRPr="004D6540">
        <w:rPr>
          <w:b/>
          <w:color w:val="000000"/>
        </w:rPr>
        <w:t>9</w:t>
      </w:r>
    </w:p>
    <w:p w14:paraId="7D59C8FF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Коэфф., учитывающий увлажненность дороги (табл.3.1.4), </w:t>
      </w:r>
      <w:r w:rsidRPr="004D6540">
        <w:rPr>
          <w:b/>
          <w:i/>
          <w:color w:val="000000"/>
          <w:sz w:val="22"/>
        </w:rPr>
        <w:t xml:space="preserve">K5 = </w:t>
      </w:r>
      <w:r w:rsidRPr="004D6540">
        <w:rPr>
          <w:b/>
          <w:color w:val="000000"/>
        </w:rPr>
        <w:t>0.2</w:t>
      </w:r>
    </w:p>
    <w:p w14:paraId="102FF4F5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Коэфф., учитывающий профиль поверхности материала на платформе, </w:t>
      </w:r>
      <w:r w:rsidRPr="004D6540">
        <w:rPr>
          <w:b/>
          <w:i/>
          <w:color w:val="000000"/>
          <w:sz w:val="22"/>
        </w:rPr>
        <w:t xml:space="preserve">C4 = </w:t>
      </w:r>
      <w:r w:rsidRPr="004D6540">
        <w:rPr>
          <w:b/>
          <w:color w:val="000000"/>
        </w:rPr>
        <w:t>1.45</w:t>
      </w:r>
    </w:p>
    <w:p w14:paraId="3A6E76D4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Наиболее характерная для данного района скорость ветра, м/с, </w:t>
      </w:r>
      <w:r w:rsidRPr="004D6540">
        <w:rPr>
          <w:b/>
          <w:i/>
          <w:color w:val="000000"/>
          <w:sz w:val="22"/>
        </w:rPr>
        <w:t xml:space="preserve">V1 = </w:t>
      </w:r>
      <w:r w:rsidRPr="004D6540">
        <w:rPr>
          <w:b/>
          <w:color w:val="000000"/>
        </w:rPr>
        <w:t>3.6</w:t>
      </w:r>
    </w:p>
    <w:p w14:paraId="7698361B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Средняя скорость движения транспортного средства, км/час, </w:t>
      </w:r>
      <w:r w:rsidRPr="004D6540">
        <w:rPr>
          <w:b/>
          <w:i/>
          <w:color w:val="000000"/>
          <w:sz w:val="22"/>
        </w:rPr>
        <w:t xml:space="preserve">V2 = </w:t>
      </w:r>
      <w:r w:rsidRPr="004D6540">
        <w:rPr>
          <w:b/>
          <w:color w:val="000000"/>
        </w:rPr>
        <w:t>30</w:t>
      </w:r>
    </w:p>
    <w:p w14:paraId="0DA8C3FC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Скорость обдува, м/с, </w:t>
      </w:r>
      <w:r w:rsidRPr="004D6540">
        <w:rPr>
          <w:b/>
          <w:i/>
          <w:color w:val="000000"/>
          <w:sz w:val="22"/>
        </w:rPr>
        <w:t xml:space="preserve">VOB = </w:t>
      </w:r>
      <w:r w:rsidRPr="004D6540">
        <w:rPr>
          <w:b/>
          <w:i/>
          <w:color w:val="000000"/>
        </w:rPr>
        <w:t>(V1 · V2 / 3.6)</w:t>
      </w:r>
      <w:r w:rsidRPr="004D6540">
        <w:rPr>
          <w:b/>
          <w:i/>
          <w:color w:val="000000"/>
          <w:vertAlign w:val="superscript"/>
        </w:rPr>
        <w:t>0.5</w:t>
      </w:r>
      <w:r w:rsidRPr="004D6540">
        <w:rPr>
          <w:b/>
          <w:i/>
          <w:color w:val="000000"/>
        </w:rPr>
        <w:t xml:space="preserve"> = </w:t>
      </w:r>
      <w:r w:rsidRPr="004D6540">
        <w:rPr>
          <w:b/>
          <w:color w:val="000000"/>
        </w:rPr>
        <w:t>(3.6 · 30 / 3.6)</w:t>
      </w:r>
      <w:r w:rsidRPr="004D6540">
        <w:rPr>
          <w:b/>
          <w:color w:val="000000"/>
          <w:vertAlign w:val="superscript"/>
        </w:rPr>
        <w:t>0.5</w:t>
      </w:r>
      <w:r w:rsidRPr="004D6540">
        <w:rPr>
          <w:b/>
          <w:color w:val="000000"/>
        </w:rPr>
        <w:t xml:space="preserve"> = 5.48</w:t>
      </w:r>
    </w:p>
    <w:p w14:paraId="523A8C80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Коэфф., учитывающий скорость обдува материала в кузове (табл.3.3.4), </w:t>
      </w:r>
      <w:r w:rsidRPr="004D6540">
        <w:rPr>
          <w:b/>
          <w:i/>
          <w:color w:val="000000"/>
          <w:sz w:val="22"/>
        </w:rPr>
        <w:t xml:space="preserve">C5 = </w:t>
      </w:r>
      <w:r w:rsidRPr="004D6540">
        <w:rPr>
          <w:b/>
          <w:color w:val="000000"/>
        </w:rPr>
        <w:t>1.26</w:t>
      </w:r>
    </w:p>
    <w:p w14:paraId="4564F4AC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Площадь открытой поверхности материала в кузове, м2, </w:t>
      </w:r>
      <w:r w:rsidRPr="004D6540">
        <w:rPr>
          <w:b/>
          <w:i/>
          <w:color w:val="000000"/>
          <w:sz w:val="22"/>
        </w:rPr>
        <w:t xml:space="preserve">S = </w:t>
      </w:r>
      <w:r w:rsidRPr="004D6540">
        <w:rPr>
          <w:b/>
          <w:color w:val="000000"/>
        </w:rPr>
        <w:t>12</w:t>
      </w:r>
    </w:p>
    <w:p w14:paraId="45AA85EB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Перевозимый материал: Глина</w:t>
      </w:r>
    </w:p>
    <w:p w14:paraId="43834F7D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4D6540">
        <w:rPr>
          <w:b/>
          <w:i/>
          <w:color w:val="000000"/>
          <w:sz w:val="22"/>
        </w:rPr>
        <w:t xml:space="preserve">Q = </w:t>
      </w:r>
      <w:r w:rsidRPr="004D6540">
        <w:rPr>
          <w:b/>
          <w:color w:val="000000"/>
        </w:rPr>
        <w:t>0.004</w:t>
      </w:r>
    </w:p>
    <w:p w14:paraId="6DDDE66A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Влажность перевозимого материала, %, </w:t>
      </w:r>
      <w:r w:rsidRPr="004D6540">
        <w:rPr>
          <w:b/>
          <w:i/>
          <w:color w:val="000000"/>
          <w:sz w:val="22"/>
        </w:rPr>
        <w:t xml:space="preserve">VL = </w:t>
      </w:r>
      <w:r w:rsidRPr="004D6540">
        <w:rPr>
          <w:b/>
          <w:color w:val="000000"/>
        </w:rPr>
        <w:t>9</w:t>
      </w:r>
    </w:p>
    <w:p w14:paraId="3662C54E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Коэфф., учитывающий влажность перевозимого материала (табл.3.1.4), </w:t>
      </w:r>
      <w:r w:rsidRPr="004D6540">
        <w:rPr>
          <w:b/>
          <w:i/>
          <w:color w:val="000000"/>
          <w:sz w:val="22"/>
        </w:rPr>
        <w:t xml:space="preserve">K5M = </w:t>
      </w:r>
      <w:r w:rsidRPr="004D6540">
        <w:rPr>
          <w:b/>
          <w:color w:val="000000"/>
        </w:rPr>
        <w:t>0.2</w:t>
      </w:r>
    </w:p>
    <w:p w14:paraId="76378E4C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Количество дней с устойчивым снежным покровом, </w:t>
      </w:r>
      <w:r w:rsidRPr="004D6540">
        <w:rPr>
          <w:b/>
          <w:i/>
          <w:color w:val="000000"/>
          <w:sz w:val="22"/>
        </w:rPr>
        <w:t xml:space="preserve">TSP = </w:t>
      </w:r>
      <w:r w:rsidRPr="004D6540">
        <w:rPr>
          <w:b/>
          <w:color w:val="000000"/>
        </w:rPr>
        <w:t>151</w:t>
      </w:r>
    </w:p>
    <w:p w14:paraId="45FF36E0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Продолжительность осадков в виде дождя, часов/год, </w:t>
      </w:r>
      <w:r w:rsidRPr="004D6540">
        <w:rPr>
          <w:b/>
          <w:i/>
          <w:color w:val="000000"/>
          <w:sz w:val="22"/>
        </w:rPr>
        <w:t xml:space="preserve">TO = </w:t>
      </w:r>
      <w:r w:rsidRPr="004D6540">
        <w:rPr>
          <w:b/>
          <w:color w:val="000000"/>
        </w:rPr>
        <w:t>1080</w:t>
      </w:r>
    </w:p>
    <w:p w14:paraId="5FD12D93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Количество дней с осадками в виде дождя в году, </w:t>
      </w:r>
      <w:r w:rsidRPr="004D6540">
        <w:rPr>
          <w:b/>
          <w:i/>
          <w:color w:val="000000"/>
          <w:sz w:val="22"/>
        </w:rPr>
        <w:t xml:space="preserve">TD = </w:t>
      </w:r>
      <w:r w:rsidRPr="004D6540">
        <w:rPr>
          <w:b/>
          <w:i/>
          <w:color w:val="000000"/>
        </w:rPr>
        <w:t xml:space="preserve">2 · TO / 24 = </w:t>
      </w:r>
      <w:r w:rsidRPr="004D6540">
        <w:rPr>
          <w:b/>
          <w:color w:val="000000"/>
        </w:rPr>
        <w:t>2 · 1080 / 24 = 90</w:t>
      </w:r>
    </w:p>
    <w:p w14:paraId="658DF54A" w14:textId="77777777" w:rsidR="001C6256" w:rsidRPr="004D6540" w:rsidRDefault="001C6256" w:rsidP="001C6256">
      <w:pPr>
        <w:rPr>
          <w:b/>
          <w:color w:val="000000"/>
        </w:rPr>
      </w:pPr>
    </w:p>
    <w:p w14:paraId="59FE67C5" w14:textId="77777777" w:rsidR="001C6256" w:rsidRPr="004D6540" w:rsidRDefault="001C6256" w:rsidP="001C6256">
      <w:pPr>
        <w:rPr>
          <w:b/>
          <w:i/>
          <w:color w:val="000000"/>
          <w:u w:val="single"/>
        </w:rPr>
      </w:pPr>
      <w:r w:rsidRPr="004D6540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78D07A5" w14:textId="77777777" w:rsidR="001C6256" w:rsidRPr="004D6540" w:rsidRDefault="001C6256" w:rsidP="001C6256">
      <w:pPr>
        <w:rPr>
          <w:b/>
          <w:i/>
          <w:color w:val="000000"/>
          <w:u w:val="single"/>
        </w:rPr>
      </w:pPr>
    </w:p>
    <w:p w14:paraId="2D9D54DD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Максимальный разовый выброс, г/с (3.3.1), </w:t>
      </w:r>
      <w:r w:rsidRPr="004D6540">
        <w:rPr>
          <w:b/>
          <w:i/>
          <w:color w:val="000000"/>
          <w:sz w:val="22"/>
        </w:rPr>
        <w:t xml:space="preserve">G = </w:t>
      </w:r>
      <w:r w:rsidRPr="004D6540">
        <w:rPr>
          <w:b/>
          <w:i/>
          <w:color w:val="000000"/>
        </w:rPr>
        <w:t xml:space="preserve">C1 · C2 · C3 · K5 · C7 · N · L · Q1 / 3600 + C4 · C5 · K5M · Q · S · N1 = </w:t>
      </w:r>
      <w:r w:rsidRPr="004D6540">
        <w:rPr>
          <w:b/>
          <w:color w:val="000000"/>
        </w:rPr>
        <w:t>1.9 · 2.75 · 1 · 0.2 · 0.01 · 5.4 · 1 · 1450 / 3600 + 1.45 · 1.26 · 0.2 · 0.004 · 12 · 2 = 0.0578</w:t>
      </w:r>
    </w:p>
    <w:p w14:paraId="092E0C43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Валовый выброс, т/год (3.3.2), </w:t>
      </w:r>
      <w:r w:rsidRPr="004D6540">
        <w:rPr>
          <w:b/>
          <w:i/>
          <w:color w:val="000000"/>
          <w:sz w:val="22"/>
        </w:rPr>
        <w:t xml:space="preserve">M = </w:t>
      </w:r>
      <w:r w:rsidRPr="004D6540">
        <w:rPr>
          <w:b/>
          <w:i/>
          <w:color w:val="000000"/>
        </w:rPr>
        <w:t xml:space="preserve">0.0864 · G · (365-(TSP + TD)) = </w:t>
      </w:r>
      <w:r w:rsidRPr="004D6540">
        <w:rPr>
          <w:b/>
          <w:color w:val="000000"/>
        </w:rPr>
        <w:t>0.0864 · 0.0578 · (365-(151 + 90)) = 0.619</w:t>
      </w:r>
    </w:p>
    <w:p w14:paraId="7CDBDD70" w14:textId="77777777" w:rsidR="001C6256" w:rsidRPr="004D6540" w:rsidRDefault="001C6256" w:rsidP="001C6256">
      <w:pPr>
        <w:rPr>
          <w:b/>
          <w:color w:val="000000"/>
        </w:rPr>
      </w:pPr>
    </w:p>
    <w:p w14:paraId="1B32CF57" w14:textId="77777777" w:rsidR="001C6256" w:rsidRPr="004D6540" w:rsidRDefault="001C6256" w:rsidP="001C6256">
      <w:pPr>
        <w:rPr>
          <w:b/>
          <w:i/>
          <w:color w:val="000000"/>
          <w:sz w:val="22"/>
        </w:rPr>
      </w:pPr>
      <w:r w:rsidRPr="004D6540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1C6256" w:rsidRPr="004D6540" w14:paraId="3B935409" w14:textId="77777777" w:rsidTr="001C625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1D52" w14:textId="1E0BADD2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83B7" w14:textId="41180EE1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F4C5" w14:textId="52FFB36A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1BFA" w14:textId="3692D601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1C6256" w:rsidRPr="004D6540" w14:paraId="6DAE454A" w14:textId="77777777" w:rsidTr="001C625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3E1A" w14:textId="51A51859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5265" w14:textId="45A400E6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DCB6" w14:textId="3FC346FB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0.0578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FACB" w14:textId="4186D357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0.619</w:t>
            </w:r>
          </w:p>
        </w:tc>
      </w:tr>
    </w:tbl>
    <w:p w14:paraId="2BFD8138" w14:textId="19CAFC03" w:rsidR="001C6256" w:rsidRPr="004D6540" w:rsidRDefault="001C6256" w:rsidP="001C6256">
      <w:pPr>
        <w:rPr>
          <w:color w:val="000000"/>
          <w:sz w:val="22"/>
        </w:rPr>
      </w:pPr>
    </w:p>
    <w:p w14:paraId="7D170761" w14:textId="77777777" w:rsidR="001C6256" w:rsidRPr="004D6540" w:rsidRDefault="001C6256" w:rsidP="001C6256">
      <w:pPr>
        <w:rPr>
          <w:color w:val="000000"/>
          <w:sz w:val="22"/>
        </w:rPr>
      </w:pPr>
    </w:p>
    <w:p w14:paraId="7C5D8895" w14:textId="77777777" w:rsidR="001C6256" w:rsidRPr="004D6540" w:rsidRDefault="001C6256" w:rsidP="001C6256">
      <w:pPr>
        <w:rPr>
          <w:b/>
          <w:i/>
          <w:color w:val="000000"/>
          <w:sz w:val="22"/>
        </w:rPr>
      </w:pPr>
    </w:p>
    <w:p w14:paraId="5F6A2432" w14:textId="77777777" w:rsidR="001C6256" w:rsidRPr="004D6540" w:rsidRDefault="001C6256" w:rsidP="001C6256">
      <w:pPr>
        <w:rPr>
          <w:b/>
          <w:i/>
          <w:color w:val="000000"/>
          <w:sz w:val="22"/>
        </w:rPr>
      </w:pPr>
    </w:p>
    <w:p w14:paraId="1A1A8C26" w14:textId="77777777" w:rsidR="001C6256" w:rsidRPr="004D6540" w:rsidRDefault="001C6256" w:rsidP="001C6256">
      <w:pPr>
        <w:rPr>
          <w:b/>
          <w:i/>
          <w:color w:val="000000"/>
          <w:sz w:val="22"/>
        </w:rPr>
      </w:pPr>
    </w:p>
    <w:p w14:paraId="3A793BFD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ЭРА v3.0.397</w:t>
      </w:r>
    </w:p>
    <w:p w14:paraId="747B9F38" w14:textId="77777777" w:rsidR="001C6256" w:rsidRPr="004D6540" w:rsidRDefault="001C6256" w:rsidP="001C6256">
      <w:pPr>
        <w:rPr>
          <w:color w:val="000000"/>
          <w:sz w:val="22"/>
        </w:rPr>
      </w:pPr>
    </w:p>
    <w:p w14:paraId="7A208CF2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Дата:02.04.24 Время:15:06:59</w:t>
      </w:r>
    </w:p>
    <w:p w14:paraId="27BA3619" w14:textId="77777777" w:rsidR="001C6256" w:rsidRPr="004D6540" w:rsidRDefault="001C6256" w:rsidP="001C6256">
      <w:pPr>
        <w:rPr>
          <w:color w:val="000000"/>
          <w:sz w:val="22"/>
        </w:rPr>
      </w:pPr>
    </w:p>
    <w:p w14:paraId="5861955E" w14:textId="77777777" w:rsidR="001C6256" w:rsidRPr="004D6540" w:rsidRDefault="001C6256" w:rsidP="001C6256">
      <w:pPr>
        <w:jc w:val="center"/>
        <w:rPr>
          <w:b/>
          <w:color w:val="000000"/>
          <w:sz w:val="28"/>
        </w:rPr>
      </w:pPr>
      <w:r w:rsidRPr="004D6540">
        <w:rPr>
          <w:b/>
          <w:color w:val="000000"/>
          <w:sz w:val="28"/>
        </w:rPr>
        <w:t xml:space="preserve">               РАСЧЕТ ВАЛОВЫХ ВЫБРОСОВ</w:t>
      </w:r>
    </w:p>
    <w:p w14:paraId="0F1FDF8F" w14:textId="77777777" w:rsidR="001C6256" w:rsidRPr="004D6540" w:rsidRDefault="001C6256" w:rsidP="001C6256">
      <w:pPr>
        <w:jc w:val="center"/>
        <w:rPr>
          <w:b/>
          <w:color w:val="000000"/>
          <w:sz w:val="28"/>
        </w:rPr>
      </w:pPr>
    </w:p>
    <w:p w14:paraId="500F5B66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Город: 312, Костанайский район</w:t>
      </w:r>
    </w:p>
    <w:p w14:paraId="393DC987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Объект: 0001, Вариант 1 ТОО "Tau-ken consult", месторождение Рыспай</w:t>
      </w:r>
    </w:p>
    <w:p w14:paraId="638056E1" w14:textId="77777777" w:rsidR="001C6256" w:rsidRPr="004D6540" w:rsidRDefault="001C6256" w:rsidP="001C6256">
      <w:pPr>
        <w:rPr>
          <w:color w:val="000000"/>
          <w:sz w:val="22"/>
        </w:rPr>
      </w:pPr>
    </w:p>
    <w:p w14:paraId="6DFD70A0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Источник загрязнения: 6005, Пылящая поверхность</w:t>
      </w:r>
    </w:p>
    <w:p w14:paraId="795A4C67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Источник выделения: 6005 01, Выемочно-погрузочные работы песка</w:t>
      </w:r>
    </w:p>
    <w:p w14:paraId="503FE3C0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Список литературы:</w:t>
      </w:r>
    </w:p>
    <w:p w14:paraId="786AA4FB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205FB70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3F8AA9E2" w14:textId="77777777" w:rsidR="001C6256" w:rsidRPr="004D6540" w:rsidRDefault="001C6256" w:rsidP="001C6256">
      <w:pPr>
        <w:rPr>
          <w:color w:val="000000"/>
          <w:sz w:val="22"/>
        </w:rPr>
      </w:pPr>
    </w:p>
    <w:p w14:paraId="2D9E85CA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73B95B1F" w14:textId="77777777" w:rsidR="001C6256" w:rsidRPr="004D6540" w:rsidRDefault="001C6256" w:rsidP="001C6256">
      <w:pPr>
        <w:rPr>
          <w:color w:val="000000"/>
          <w:sz w:val="22"/>
        </w:rPr>
      </w:pPr>
    </w:p>
    <w:p w14:paraId="24563DAD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п.3.1.Погрузочно-разгрузочные работы, пересыпки пылящих материалов</w:t>
      </w:r>
    </w:p>
    <w:p w14:paraId="6B3B5454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Материал: Песок</w:t>
      </w:r>
    </w:p>
    <w:p w14:paraId="2960AA78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Весовая доля пылевой фракции в материале (табл.3.1.1), </w:t>
      </w:r>
      <w:r w:rsidRPr="004D6540">
        <w:rPr>
          <w:b/>
          <w:i/>
          <w:color w:val="000000"/>
          <w:sz w:val="22"/>
        </w:rPr>
        <w:t xml:space="preserve">K1 = </w:t>
      </w:r>
      <w:r w:rsidRPr="004D6540">
        <w:rPr>
          <w:b/>
          <w:color w:val="000000"/>
        </w:rPr>
        <w:t>0.05</w:t>
      </w:r>
    </w:p>
    <w:p w14:paraId="02567265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lastRenderedPageBreak/>
        <w:t xml:space="preserve">Доля пыли, переходящей в аэрозоль (табл.3.1.1), </w:t>
      </w:r>
      <w:r w:rsidRPr="004D6540">
        <w:rPr>
          <w:b/>
          <w:i/>
          <w:color w:val="000000"/>
          <w:sz w:val="22"/>
        </w:rPr>
        <w:t xml:space="preserve">K2 = </w:t>
      </w:r>
      <w:r w:rsidRPr="004D6540">
        <w:rPr>
          <w:b/>
          <w:color w:val="000000"/>
        </w:rPr>
        <w:t>0.03</w:t>
      </w:r>
    </w:p>
    <w:p w14:paraId="4A7C54A0" w14:textId="77777777" w:rsidR="001C6256" w:rsidRPr="004D6540" w:rsidRDefault="001C6256" w:rsidP="001C6256">
      <w:pPr>
        <w:rPr>
          <w:b/>
          <w:color w:val="000000"/>
        </w:rPr>
      </w:pPr>
    </w:p>
    <w:p w14:paraId="606C9191" w14:textId="77777777" w:rsidR="001C6256" w:rsidRPr="004D6540" w:rsidRDefault="001C6256" w:rsidP="001C6256">
      <w:pPr>
        <w:rPr>
          <w:b/>
          <w:i/>
          <w:color w:val="000000"/>
          <w:u w:val="single"/>
        </w:rPr>
      </w:pPr>
      <w:r w:rsidRPr="004D6540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3B1199A" w14:textId="77777777" w:rsidR="001C6256" w:rsidRPr="004D6540" w:rsidRDefault="001C6256" w:rsidP="001C6256">
      <w:pPr>
        <w:rPr>
          <w:b/>
          <w:i/>
          <w:color w:val="000000"/>
          <w:u w:val="single"/>
        </w:rPr>
      </w:pPr>
    </w:p>
    <w:p w14:paraId="35CB6E84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Материал негранулирован. Коэффициент Ke принимается равным 1</w:t>
      </w:r>
    </w:p>
    <w:p w14:paraId="4B62895C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Степень открытости: с 4-х сторон</w:t>
      </w:r>
    </w:p>
    <w:p w14:paraId="0ED1C002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Загрузочный рукав не применяется</w:t>
      </w:r>
    </w:p>
    <w:p w14:paraId="5CC5C921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4D6540">
        <w:rPr>
          <w:b/>
          <w:i/>
          <w:color w:val="000000"/>
          <w:sz w:val="22"/>
        </w:rPr>
        <w:t xml:space="preserve">K4 = </w:t>
      </w:r>
      <w:r w:rsidRPr="004D6540">
        <w:rPr>
          <w:b/>
          <w:color w:val="000000"/>
        </w:rPr>
        <w:t>1</w:t>
      </w:r>
    </w:p>
    <w:p w14:paraId="3F43C847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Скорость ветра (среднегодовая), м/с, </w:t>
      </w:r>
      <w:r w:rsidRPr="004D6540">
        <w:rPr>
          <w:b/>
          <w:i/>
          <w:color w:val="000000"/>
          <w:sz w:val="22"/>
        </w:rPr>
        <w:t xml:space="preserve">G3SR = </w:t>
      </w:r>
      <w:r w:rsidRPr="004D6540">
        <w:rPr>
          <w:b/>
          <w:color w:val="000000"/>
        </w:rPr>
        <w:t>2.6</w:t>
      </w:r>
    </w:p>
    <w:p w14:paraId="43658F15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4D6540">
        <w:rPr>
          <w:b/>
          <w:i/>
          <w:color w:val="000000"/>
          <w:sz w:val="22"/>
        </w:rPr>
        <w:t xml:space="preserve">K3SR = </w:t>
      </w:r>
      <w:r w:rsidRPr="004D6540">
        <w:rPr>
          <w:b/>
          <w:color w:val="000000"/>
        </w:rPr>
        <w:t>1.2</w:t>
      </w:r>
    </w:p>
    <w:p w14:paraId="535A400E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Скорость ветра (максимальная), м/c, </w:t>
      </w:r>
      <w:r w:rsidRPr="004D6540">
        <w:rPr>
          <w:b/>
          <w:i/>
          <w:color w:val="000000"/>
          <w:sz w:val="22"/>
        </w:rPr>
        <w:t xml:space="preserve">G3 = </w:t>
      </w:r>
      <w:r w:rsidRPr="004D6540">
        <w:rPr>
          <w:b/>
          <w:color w:val="000000"/>
        </w:rPr>
        <w:t>7</w:t>
      </w:r>
    </w:p>
    <w:p w14:paraId="7B101E3F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4D6540">
        <w:rPr>
          <w:b/>
          <w:i/>
          <w:color w:val="000000"/>
          <w:sz w:val="22"/>
        </w:rPr>
        <w:t xml:space="preserve">K3 = </w:t>
      </w:r>
      <w:r w:rsidRPr="004D6540">
        <w:rPr>
          <w:b/>
          <w:color w:val="000000"/>
        </w:rPr>
        <w:t>1.4</w:t>
      </w:r>
    </w:p>
    <w:p w14:paraId="15CAD2C2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Влажность материала, %, </w:t>
      </w:r>
      <w:r w:rsidRPr="004D6540">
        <w:rPr>
          <w:b/>
          <w:i/>
          <w:color w:val="000000"/>
          <w:sz w:val="22"/>
        </w:rPr>
        <w:t xml:space="preserve">VL = </w:t>
      </w:r>
      <w:r w:rsidRPr="004D6540">
        <w:rPr>
          <w:b/>
          <w:color w:val="000000"/>
        </w:rPr>
        <w:t>5</w:t>
      </w:r>
    </w:p>
    <w:p w14:paraId="3443B10C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Согласно п.2.5 [1] при влажности песка 3% и более</w:t>
      </w:r>
    </w:p>
    <w:p w14:paraId="2AAA820F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выбросы при статическом хранении и пересыпке принимаются равными 0</w:t>
      </w:r>
    </w:p>
    <w:p w14:paraId="0ADC89D0" w14:textId="77777777" w:rsidR="001C6256" w:rsidRPr="004D6540" w:rsidRDefault="001C6256" w:rsidP="001C6256">
      <w:pPr>
        <w:rPr>
          <w:color w:val="000000"/>
          <w:sz w:val="22"/>
        </w:rPr>
      </w:pPr>
    </w:p>
    <w:p w14:paraId="0B3712E3" w14:textId="77777777" w:rsidR="001C6256" w:rsidRPr="004D6540" w:rsidRDefault="001C6256" w:rsidP="001C6256">
      <w:pPr>
        <w:rPr>
          <w:b/>
          <w:i/>
          <w:color w:val="000000"/>
          <w:sz w:val="22"/>
        </w:rPr>
      </w:pPr>
    </w:p>
    <w:p w14:paraId="50645A81" w14:textId="77777777" w:rsidR="001C6256" w:rsidRPr="004D6540" w:rsidRDefault="001C6256" w:rsidP="001C6256">
      <w:pPr>
        <w:rPr>
          <w:b/>
          <w:i/>
          <w:color w:val="000000"/>
          <w:sz w:val="22"/>
        </w:rPr>
      </w:pPr>
    </w:p>
    <w:p w14:paraId="1978B917" w14:textId="77777777" w:rsidR="001C6256" w:rsidRPr="004D6540" w:rsidRDefault="001C6256" w:rsidP="001C6256">
      <w:pPr>
        <w:rPr>
          <w:b/>
          <w:i/>
          <w:color w:val="000000"/>
          <w:sz w:val="22"/>
        </w:rPr>
      </w:pPr>
    </w:p>
    <w:p w14:paraId="7D39CB4C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ЭРА v3.0.397</w:t>
      </w:r>
    </w:p>
    <w:p w14:paraId="033E7FCB" w14:textId="77777777" w:rsidR="001C6256" w:rsidRPr="004D6540" w:rsidRDefault="001C6256" w:rsidP="001C6256">
      <w:pPr>
        <w:rPr>
          <w:color w:val="000000"/>
          <w:sz w:val="22"/>
        </w:rPr>
      </w:pPr>
    </w:p>
    <w:p w14:paraId="5319E044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Дата:02.04.24 Время:15:22:08</w:t>
      </w:r>
    </w:p>
    <w:p w14:paraId="58EF19AF" w14:textId="77777777" w:rsidR="001C6256" w:rsidRPr="004D6540" w:rsidRDefault="001C6256" w:rsidP="001C6256">
      <w:pPr>
        <w:rPr>
          <w:color w:val="000000"/>
          <w:sz w:val="22"/>
        </w:rPr>
      </w:pPr>
    </w:p>
    <w:p w14:paraId="4510FF06" w14:textId="77777777" w:rsidR="001C6256" w:rsidRPr="004D6540" w:rsidRDefault="001C6256" w:rsidP="001C6256">
      <w:pPr>
        <w:jc w:val="center"/>
        <w:rPr>
          <w:b/>
          <w:color w:val="000000"/>
          <w:sz w:val="28"/>
        </w:rPr>
      </w:pPr>
      <w:r w:rsidRPr="004D6540">
        <w:rPr>
          <w:b/>
          <w:color w:val="000000"/>
          <w:sz w:val="28"/>
        </w:rPr>
        <w:t xml:space="preserve">               РАСЧЕТ ВАЛОВЫХ ВЫБРОСОВ</w:t>
      </w:r>
    </w:p>
    <w:p w14:paraId="032CF137" w14:textId="77777777" w:rsidR="001C6256" w:rsidRPr="004D6540" w:rsidRDefault="001C6256" w:rsidP="001C6256">
      <w:pPr>
        <w:jc w:val="center"/>
        <w:rPr>
          <w:b/>
          <w:color w:val="000000"/>
          <w:sz w:val="28"/>
        </w:rPr>
      </w:pPr>
    </w:p>
    <w:p w14:paraId="06B67734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Город: 312, Костанайский район</w:t>
      </w:r>
    </w:p>
    <w:p w14:paraId="3EB5AFF6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Объект: 0001, Вариант 1 ТОО "Tau-ken consult", месторождение Рыспай</w:t>
      </w:r>
    </w:p>
    <w:p w14:paraId="4C80EC6D" w14:textId="77777777" w:rsidR="001C6256" w:rsidRPr="004D6540" w:rsidRDefault="001C6256" w:rsidP="001C6256">
      <w:pPr>
        <w:rPr>
          <w:color w:val="000000"/>
          <w:sz w:val="22"/>
        </w:rPr>
      </w:pPr>
    </w:p>
    <w:p w14:paraId="1E68EAE1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Источник загрязнения: 6011, Дыхательный клапан</w:t>
      </w:r>
    </w:p>
    <w:p w14:paraId="49B66B7F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Источник выделения: 6011 01, Заправка техники Д/т</w:t>
      </w:r>
    </w:p>
    <w:p w14:paraId="156B7137" w14:textId="77777777" w:rsidR="001C6256" w:rsidRPr="004D6540" w:rsidRDefault="001C6256" w:rsidP="001C6256">
      <w:pPr>
        <w:rPr>
          <w:color w:val="000000"/>
          <w:sz w:val="22"/>
        </w:rPr>
      </w:pPr>
    </w:p>
    <w:p w14:paraId="040E74BA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Список литературы:</w:t>
      </w:r>
    </w:p>
    <w:p w14:paraId="4741CB33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Методические указания по определению выбросов загрязняющих</w:t>
      </w:r>
    </w:p>
    <w:p w14:paraId="77C22591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веществ в атмосферу из резервуаров РНД 211.2.02.09-2004. Астана, 2005</w:t>
      </w:r>
    </w:p>
    <w:p w14:paraId="141A2014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Расчет по п. 9</w:t>
      </w:r>
    </w:p>
    <w:p w14:paraId="3A2669C3" w14:textId="77777777" w:rsidR="001C6256" w:rsidRPr="004D6540" w:rsidRDefault="001C6256" w:rsidP="001C6256">
      <w:pPr>
        <w:rPr>
          <w:color w:val="000000"/>
          <w:sz w:val="22"/>
        </w:rPr>
      </w:pPr>
    </w:p>
    <w:p w14:paraId="0EE64CA2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Нефтепродукт:Дизельное топливо</w:t>
      </w:r>
    </w:p>
    <w:p w14:paraId="6277DBD7" w14:textId="77777777" w:rsidR="001C6256" w:rsidRPr="004D6540" w:rsidRDefault="001C6256" w:rsidP="001C6256">
      <w:pPr>
        <w:rPr>
          <w:color w:val="000000"/>
          <w:sz w:val="22"/>
        </w:rPr>
      </w:pPr>
    </w:p>
    <w:p w14:paraId="5F24DB76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Климатическая зона: вторая - северные области РК (прил. 17)</w:t>
      </w:r>
    </w:p>
    <w:p w14:paraId="4DB7B949" w14:textId="77777777" w:rsidR="001C6256" w:rsidRPr="004D6540" w:rsidRDefault="001C6256" w:rsidP="001C6256">
      <w:pPr>
        <w:rPr>
          <w:color w:val="000000"/>
          <w:sz w:val="22"/>
        </w:rPr>
      </w:pPr>
    </w:p>
    <w:p w14:paraId="2B147825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Расчет выбросов от топливораздаточных колонок (ТРК)</w:t>
      </w:r>
    </w:p>
    <w:p w14:paraId="38847FC8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____________________________________________________________</w:t>
      </w:r>
    </w:p>
    <w:p w14:paraId="47403F56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Максимальная концентрация паров нефтепродукта при заполнении</w:t>
      </w:r>
    </w:p>
    <w:p w14:paraId="090D59DB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баков автомашин, г/м3 (Прил. 12), </w:t>
      </w:r>
      <w:r w:rsidRPr="004D6540">
        <w:rPr>
          <w:b/>
          <w:i/>
          <w:color w:val="000000"/>
          <w:sz w:val="22"/>
        </w:rPr>
        <w:t xml:space="preserve">CMAX = </w:t>
      </w:r>
      <w:r w:rsidRPr="004D6540">
        <w:rPr>
          <w:b/>
          <w:color w:val="000000"/>
        </w:rPr>
        <w:t>3.14</w:t>
      </w:r>
    </w:p>
    <w:p w14:paraId="048FA70D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Количество отпускаемого нефтепродукта в осенне-зимний период, м3, </w:t>
      </w:r>
      <w:r w:rsidRPr="004D6540">
        <w:rPr>
          <w:b/>
          <w:i/>
          <w:color w:val="000000"/>
          <w:sz w:val="22"/>
        </w:rPr>
        <w:t xml:space="preserve">QOZ = </w:t>
      </w:r>
      <w:r w:rsidRPr="004D6540">
        <w:rPr>
          <w:b/>
          <w:color w:val="000000"/>
        </w:rPr>
        <w:t>5000</w:t>
      </w:r>
    </w:p>
    <w:p w14:paraId="59FFED9A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Концентрация паров нефтепродукта при заполнении</w:t>
      </w:r>
    </w:p>
    <w:p w14:paraId="3D103A98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баков автомашин в осенне-зимний период, г/м3 (Прил. 15), </w:t>
      </w:r>
      <w:r w:rsidRPr="004D6540">
        <w:rPr>
          <w:b/>
          <w:i/>
          <w:color w:val="000000"/>
          <w:sz w:val="22"/>
        </w:rPr>
        <w:t xml:space="preserve">CAMOZ = </w:t>
      </w:r>
      <w:r w:rsidRPr="004D6540">
        <w:rPr>
          <w:b/>
          <w:color w:val="000000"/>
        </w:rPr>
        <w:t>1.6</w:t>
      </w:r>
    </w:p>
    <w:p w14:paraId="0337A620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Количество отпускаемого нефтепродукта в весенне-летний период, м3, </w:t>
      </w:r>
      <w:r w:rsidRPr="004D6540">
        <w:rPr>
          <w:b/>
          <w:i/>
          <w:color w:val="000000"/>
          <w:sz w:val="22"/>
        </w:rPr>
        <w:t xml:space="preserve">QVL = </w:t>
      </w:r>
      <w:r w:rsidRPr="004D6540">
        <w:rPr>
          <w:b/>
          <w:color w:val="000000"/>
        </w:rPr>
        <w:t>5000</w:t>
      </w:r>
    </w:p>
    <w:p w14:paraId="002EC87E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Концентрация паров нефтепродукта при заполнении</w:t>
      </w:r>
    </w:p>
    <w:p w14:paraId="5EB3D0FF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баков автомашин в весенне-летний период, г/м3 (Прил. 15), </w:t>
      </w:r>
      <w:r w:rsidRPr="004D6540">
        <w:rPr>
          <w:b/>
          <w:i/>
          <w:color w:val="000000"/>
          <w:sz w:val="22"/>
        </w:rPr>
        <w:t xml:space="preserve">CAMVL = </w:t>
      </w:r>
      <w:r w:rsidRPr="004D6540">
        <w:rPr>
          <w:b/>
          <w:color w:val="000000"/>
        </w:rPr>
        <w:t>2.2</w:t>
      </w:r>
    </w:p>
    <w:p w14:paraId="5DD9DDBB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Производительность одного рукава ТРК</w:t>
      </w:r>
    </w:p>
    <w:p w14:paraId="57A664FF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(с учетом дискретности работы), м3/час, </w:t>
      </w:r>
      <w:r w:rsidRPr="004D6540">
        <w:rPr>
          <w:b/>
          <w:i/>
          <w:color w:val="000000"/>
          <w:sz w:val="22"/>
        </w:rPr>
        <w:t xml:space="preserve">VTRK = </w:t>
      </w:r>
      <w:r w:rsidRPr="004D6540">
        <w:rPr>
          <w:b/>
          <w:color w:val="000000"/>
        </w:rPr>
        <w:t>0.4</w:t>
      </w:r>
    </w:p>
    <w:p w14:paraId="5AD15C76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Количество одновременно работающих рукавов ТРК, отпускающих</w:t>
      </w:r>
    </w:p>
    <w:p w14:paraId="3E25AB44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выбранный вид нефтепродукта, </w:t>
      </w:r>
      <w:r w:rsidRPr="004D6540">
        <w:rPr>
          <w:b/>
          <w:i/>
          <w:color w:val="000000"/>
          <w:sz w:val="22"/>
        </w:rPr>
        <w:t xml:space="preserve">NN = </w:t>
      </w:r>
      <w:r w:rsidRPr="004D6540">
        <w:rPr>
          <w:b/>
          <w:color w:val="000000"/>
        </w:rPr>
        <w:t>1</w:t>
      </w:r>
    </w:p>
    <w:p w14:paraId="0F3B9ABF" w14:textId="77777777" w:rsidR="001C6256" w:rsidRPr="004D6540" w:rsidRDefault="001C6256" w:rsidP="001C6256">
      <w:pPr>
        <w:rPr>
          <w:b/>
          <w:color w:val="000000"/>
        </w:rPr>
      </w:pPr>
    </w:p>
    <w:p w14:paraId="36E6FE23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Максимальный из разовых выброс при заполнении баков, г/с (9.2.2), </w:t>
      </w:r>
      <w:r w:rsidRPr="004D6540">
        <w:rPr>
          <w:b/>
          <w:i/>
          <w:color w:val="000000"/>
          <w:sz w:val="22"/>
        </w:rPr>
        <w:t xml:space="preserve">GB = </w:t>
      </w:r>
      <w:r w:rsidRPr="004D6540">
        <w:rPr>
          <w:b/>
          <w:i/>
          <w:color w:val="000000"/>
        </w:rPr>
        <w:t xml:space="preserve">NN · CMAX · VTRK / 3600 = </w:t>
      </w:r>
      <w:r w:rsidRPr="004D6540">
        <w:rPr>
          <w:b/>
          <w:color w:val="000000"/>
        </w:rPr>
        <w:t>1 · 3.14 · 0.4 / 3600 = 0.000349</w:t>
      </w:r>
    </w:p>
    <w:p w14:paraId="2E298006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Выбросы при закачке в баки автомобилей, т/год (9.2.7), </w:t>
      </w:r>
      <w:r w:rsidRPr="004D6540">
        <w:rPr>
          <w:b/>
          <w:i/>
          <w:color w:val="000000"/>
          <w:sz w:val="22"/>
        </w:rPr>
        <w:t xml:space="preserve">MBA = </w:t>
      </w:r>
      <w:r w:rsidRPr="004D6540">
        <w:rPr>
          <w:b/>
          <w:i/>
          <w:color w:val="000000"/>
        </w:rPr>
        <w:t>(CAMOZ · QOZ + CAMVL · QVL) · 10</w:t>
      </w:r>
      <w:r w:rsidRPr="004D6540">
        <w:rPr>
          <w:b/>
          <w:i/>
          <w:color w:val="000000"/>
          <w:vertAlign w:val="superscript"/>
        </w:rPr>
        <w:t>-6</w:t>
      </w:r>
      <w:r w:rsidRPr="004D6540">
        <w:rPr>
          <w:b/>
          <w:i/>
          <w:color w:val="000000"/>
        </w:rPr>
        <w:t xml:space="preserve"> = </w:t>
      </w:r>
      <w:r w:rsidRPr="004D6540">
        <w:rPr>
          <w:b/>
          <w:color w:val="000000"/>
        </w:rPr>
        <w:t>(1.6 · 5000 + 2.2 · 5000) · 10</w:t>
      </w:r>
      <w:r w:rsidRPr="004D6540">
        <w:rPr>
          <w:b/>
          <w:color w:val="000000"/>
          <w:vertAlign w:val="superscript"/>
        </w:rPr>
        <w:t>-6</w:t>
      </w:r>
      <w:r w:rsidRPr="004D6540">
        <w:rPr>
          <w:b/>
          <w:color w:val="000000"/>
        </w:rPr>
        <w:t xml:space="preserve"> = 0.019</w:t>
      </w:r>
    </w:p>
    <w:p w14:paraId="0D25C625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Удельный выброс при проливах, г/м3, </w:t>
      </w:r>
      <w:r w:rsidRPr="004D6540">
        <w:rPr>
          <w:b/>
          <w:i/>
          <w:color w:val="000000"/>
          <w:sz w:val="22"/>
        </w:rPr>
        <w:t xml:space="preserve">J = </w:t>
      </w:r>
      <w:r w:rsidRPr="004D6540">
        <w:rPr>
          <w:b/>
          <w:color w:val="000000"/>
        </w:rPr>
        <w:t>50</w:t>
      </w:r>
    </w:p>
    <w:p w14:paraId="37DCA20F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Выбросы паров нефтепродукта при проливах на ТРК, т/год (9.2.8), </w:t>
      </w:r>
      <w:r w:rsidRPr="004D6540">
        <w:rPr>
          <w:b/>
          <w:i/>
          <w:color w:val="000000"/>
          <w:sz w:val="22"/>
        </w:rPr>
        <w:t xml:space="preserve">MPRA = </w:t>
      </w:r>
      <w:r w:rsidRPr="004D6540">
        <w:rPr>
          <w:b/>
          <w:i/>
          <w:color w:val="000000"/>
        </w:rPr>
        <w:t>0.5 · J · (QOZ + QVL) · 10</w:t>
      </w:r>
      <w:r w:rsidRPr="004D6540">
        <w:rPr>
          <w:b/>
          <w:i/>
          <w:color w:val="000000"/>
          <w:vertAlign w:val="superscript"/>
        </w:rPr>
        <w:t>-6</w:t>
      </w:r>
      <w:r w:rsidRPr="004D6540">
        <w:rPr>
          <w:b/>
          <w:i/>
          <w:color w:val="000000"/>
        </w:rPr>
        <w:t xml:space="preserve"> = </w:t>
      </w:r>
      <w:r w:rsidRPr="004D6540">
        <w:rPr>
          <w:b/>
          <w:color w:val="000000"/>
        </w:rPr>
        <w:t>0.5 · 50 · (5000 + 5000) · 10</w:t>
      </w:r>
      <w:r w:rsidRPr="004D6540">
        <w:rPr>
          <w:b/>
          <w:color w:val="000000"/>
          <w:vertAlign w:val="superscript"/>
        </w:rPr>
        <w:t>-6</w:t>
      </w:r>
      <w:r w:rsidRPr="004D6540">
        <w:rPr>
          <w:b/>
          <w:color w:val="000000"/>
        </w:rPr>
        <w:t xml:space="preserve"> = 0.25</w:t>
      </w:r>
    </w:p>
    <w:p w14:paraId="7FE79467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Валовый выброс, т/год (9.2.6), </w:t>
      </w:r>
      <w:r w:rsidRPr="004D6540">
        <w:rPr>
          <w:b/>
          <w:i/>
          <w:color w:val="000000"/>
          <w:sz w:val="22"/>
        </w:rPr>
        <w:t xml:space="preserve">MTRK = </w:t>
      </w:r>
      <w:r w:rsidRPr="004D6540">
        <w:rPr>
          <w:b/>
          <w:i/>
          <w:color w:val="000000"/>
        </w:rPr>
        <w:t xml:space="preserve">MBA + MPRA = </w:t>
      </w:r>
      <w:r w:rsidRPr="004D6540">
        <w:rPr>
          <w:b/>
          <w:color w:val="000000"/>
        </w:rPr>
        <w:t>0.019 + 0.25 = 0.269</w:t>
      </w:r>
    </w:p>
    <w:p w14:paraId="7B248DDF" w14:textId="77777777" w:rsidR="001C6256" w:rsidRPr="004D6540" w:rsidRDefault="001C6256" w:rsidP="001C6256">
      <w:pPr>
        <w:rPr>
          <w:b/>
          <w:color w:val="000000"/>
        </w:rPr>
      </w:pPr>
    </w:p>
    <w:p w14:paraId="3CF8EB3B" w14:textId="77777777" w:rsidR="001C6256" w:rsidRPr="004D6540" w:rsidRDefault="001C6256" w:rsidP="001C6256">
      <w:pPr>
        <w:rPr>
          <w:b/>
          <w:i/>
          <w:color w:val="000000"/>
          <w:u w:val="single"/>
        </w:rPr>
      </w:pPr>
      <w:r w:rsidRPr="004D6540">
        <w:rPr>
          <w:b/>
          <w:i/>
          <w:color w:val="000000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20BBA6CF" w14:textId="77777777" w:rsidR="001C6256" w:rsidRPr="004D6540" w:rsidRDefault="001C6256" w:rsidP="001C6256">
      <w:pPr>
        <w:rPr>
          <w:b/>
          <w:i/>
          <w:color w:val="000000"/>
          <w:u w:val="single"/>
        </w:rPr>
      </w:pPr>
    </w:p>
    <w:p w14:paraId="19D13189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Концентрация ЗВ в парах, % масс (Прил. 14), </w:t>
      </w:r>
      <w:r w:rsidRPr="004D6540">
        <w:rPr>
          <w:b/>
          <w:i/>
          <w:color w:val="000000"/>
          <w:sz w:val="22"/>
        </w:rPr>
        <w:t xml:space="preserve">CI = </w:t>
      </w:r>
      <w:r w:rsidRPr="004D6540">
        <w:rPr>
          <w:b/>
          <w:color w:val="000000"/>
        </w:rPr>
        <w:t>99.72</w:t>
      </w:r>
    </w:p>
    <w:p w14:paraId="183DBB12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lastRenderedPageBreak/>
        <w:t xml:space="preserve">Валовый выброс, т/год (5.2.5), </w:t>
      </w:r>
      <w:r w:rsidRPr="004D6540">
        <w:rPr>
          <w:b/>
          <w:i/>
          <w:color w:val="000000"/>
          <w:sz w:val="22"/>
        </w:rPr>
        <w:t xml:space="preserve">_M_ = </w:t>
      </w:r>
      <w:r w:rsidRPr="004D6540">
        <w:rPr>
          <w:b/>
          <w:i/>
          <w:color w:val="000000"/>
        </w:rPr>
        <w:t xml:space="preserve">CI · M / 100 = </w:t>
      </w:r>
      <w:r w:rsidRPr="004D6540">
        <w:rPr>
          <w:b/>
          <w:color w:val="000000"/>
        </w:rPr>
        <w:t>99.72 · 0.269 / 100 = 0.2682468</w:t>
      </w:r>
    </w:p>
    <w:p w14:paraId="153636C6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Максимальный из разовых выброс, г/с (5.2.4), </w:t>
      </w:r>
      <w:r w:rsidRPr="004D6540">
        <w:rPr>
          <w:b/>
          <w:i/>
          <w:color w:val="000000"/>
          <w:sz w:val="22"/>
        </w:rPr>
        <w:t xml:space="preserve">_G_ = </w:t>
      </w:r>
      <w:r w:rsidRPr="004D6540">
        <w:rPr>
          <w:b/>
          <w:i/>
          <w:color w:val="000000"/>
        </w:rPr>
        <w:t xml:space="preserve">CI · G / 100 = </w:t>
      </w:r>
      <w:r w:rsidRPr="004D6540">
        <w:rPr>
          <w:b/>
          <w:color w:val="000000"/>
        </w:rPr>
        <w:t>99.72 · 0.000349 / 100 = 0.0003480228</w:t>
      </w:r>
    </w:p>
    <w:p w14:paraId="3EE623F7" w14:textId="77777777" w:rsidR="001C6256" w:rsidRPr="004D6540" w:rsidRDefault="001C6256" w:rsidP="001C6256">
      <w:pPr>
        <w:rPr>
          <w:b/>
          <w:color w:val="000000"/>
        </w:rPr>
      </w:pPr>
    </w:p>
    <w:p w14:paraId="4ACA3462" w14:textId="77777777" w:rsidR="001C6256" w:rsidRPr="004D6540" w:rsidRDefault="001C6256" w:rsidP="001C6256">
      <w:pPr>
        <w:rPr>
          <w:b/>
          <w:i/>
          <w:color w:val="000000"/>
          <w:u w:val="single"/>
        </w:rPr>
      </w:pPr>
      <w:r w:rsidRPr="004D6540">
        <w:rPr>
          <w:b/>
          <w:i/>
          <w:color w:val="000000"/>
          <w:u w:val="single"/>
        </w:rPr>
        <w:t>Примесь: 0333 Сероводород (Дигидросульфид) (518)</w:t>
      </w:r>
    </w:p>
    <w:p w14:paraId="57EBD61A" w14:textId="77777777" w:rsidR="001C6256" w:rsidRPr="004D6540" w:rsidRDefault="001C6256" w:rsidP="001C6256">
      <w:pPr>
        <w:rPr>
          <w:b/>
          <w:i/>
          <w:color w:val="000000"/>
          <w:u w:val="single"/>
        </w:rPr>
      </w:pPr>
    </w:p>
    <w:p w14:paraId="51C593FF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Концентрация ЗВ в парах, % масс (Прил. 14), </w:t>
      </w:r>
      <w:r w:rsidRPr="004D6540">
        <w:rPr>
          <w:b/>
          <w:i/>
          <w:color w:val="000000"/>
          <w:sz w:val="22"/>
        </w:rPr>
        <w:t xml:space="preserve">CI = </w:t>
      </w:r>
      <w:r w:rsidRPr="004D6540">
        <w:rPr>
          <w:b/>
          <w:color w:val="000000"/>
        </w:rPr>
        <w:t>0.28</w:t>
      </w:r>
    </w:p>
    <w:p w14:paraId="5C08DC91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Валовый выброс, т/год (5.2.5), </w:t>
      </w:r>
      <w:r w:rsidRPr="004D6540">
        <w:rPr>
          <w:b/>
          <w:i/>
          <w:color w:val="000000"/>
          <w:sz w:val="22"/>
        </w:rPr>
        <w:t xml:space="preserve">_M_ = </w:t>
      </w:r>
      <w:r w:rsidRPr="004D6540">
        <w:rPr>
          <w:b/>
          <w:i/>
          <w:color w:val="000000"/>
        </w:rPr>
        <w:t xml:space="preserve">CI · M / 100 = </w:t>
      </w:r>
      <w:r w:rsidRPr="004D6540">
        <w:rPr>
          <w:b/>
          <w:color w:val="000000"/>
        </w:rPr>
        <w:t>0.28 · 0.269 / 100 = 0.0007532</w:t>
      </w:r>
    </w:p>
    <w:p w14:paraId="092F9975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Максимальный из разовых выброс, г/с (5.2.4), </w:t>
      </w:r>
      <w:r w:rsidRPr="004D6540">
        <w:rPr>
          <w:b/>
          <w:i/>
          <w:color w:val="000000"/>
          <w:sz w:val="22"/>
        </w:rPr>
        <w:t xml:space="preserve">_G_ = </w:t>
      </w:r>
      <w:r w:rsidRPr="004D6540">
        <w:rPr>
          <w:b/>
          <w:i/>
          <w:color w:val="000000"/>
        </w:rPr>
        <w:t xml:space="preserve">CI · G / 100 = </w:t>
      </w:r>
      <w:r w:rsidRPr="004D6540">
        <w:rPr>
          <w:b/>
          <w:color w:val="000000"/>
        </w:rPr>
        <w:t>0.28 · 0.000349 / 100 = 0.0000009772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1C6256" w:rsidRPr="004D6540" w14:paraId="6849CB7C" w14:textId="77777777" w:rsidTr="001C625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46D56" w14:textId="721030BB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347D8" w14:textId="722A6A38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80DDF" w14:textId="6039E2F3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90D24" w14:textId="27C460D1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1C6256" w:rsidRPr="004D6540" w14:paraId="1235B1D0" w14:textId="77777777" w:rsidTr="001C625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877D" w14:textId="30F32645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7E9B" w14:textId="7B0FF742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E2FE" w14:textId="2E8DA925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0.0000009772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E637" w14:textId="0B9EC830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0.0007532</w:t>
            </w:r>
          </w:p>
        </w:tc>
      </w:tr>
      <w:tr w:rsidR="001C6256" w:rsidRPr="004D6540" w14:paraId="2C681CED" w14:textId="77777777" w:rsidTr="001C625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C849" w14:textId="312A8CEF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451A" w14:textId="486D88B0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D335" w14:textId="2D2195F0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0.0003480228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6D25" w14:textId="7C81F565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0.2682468</w:t>
            </w:r>
          </w:p>
        </w:tc>
      </w:tr>
    </w:tbl>
    <w:p w14:paraId="34642E64" w14:textId="0280259D" w:rsidR="001C6256" w:rsidRPr="004D6540" w:rsidRDefault="001C6256" w:rsidP="001C6256">
      <w:pPr>
        <w:rPr>
          <w:color w:val="000000"/>
          <w:sz w:val="22"/>
        </w:rPr>
      </w:pPr>
    </w:p>
    <w:p w14:paraId="13B7FCE9" w14:textId="77777777" w:rsidR="001C6256" w:rsidRPr="004D6540" w:rsidRDefault="001C6256" w:rsidP="001C6256">
      <w:pPr>
        <w:rPr>
          <w:color w:val="000000"/>
          <w:sz w:val="22"/>
        </w:rPr>
      </w:pPr>
    </w:p>
    <w:p w14:paraId="6412F93F" w14:textId="77777777" w:rsidR="001C6256" w:rsidRPr="004D6540" w:rsidRDefault="001C6256" w:rsidP="001C6256">
      <w:pPr>
        <w:rPr>
          <w:b/>
          <w:i/>
          <w:color w:val="000000"/>
          <w:sz w:val="22"/>
        </w:rPr>
      </w:pPr>
    </w:p>
    <w:p w14:paraId="20D207E3" w14:textId="77777777" w:rsidR="001C6256" w:rsidRPr="004D6540" w:rsidRDefault="001C6256" w:rsidP="001C6256">
      <w:pPr>
        <w:rPr>
          <w:b/>
          <w:i/>
          <w:color w:val="000000"/>
          <w:sz w:val="22"/>
        </w:rPr>
      </w:pPr>
    </w:p>
    <w:p w14:paraId="7837BFC7" w14:textId="77777777" w:rsidR="001C6256" w:rsidRPr="004D6540" w:rsidRDefault="001C6256" w:rsidP="001C6256">
      <w:pPr>
        <w:rPr>
          <w:b/>
          <w:i/>
          <w:color w:val="000000"/>
          <w:sz w:val="22"/>
        </w:rPr>
      </w:pPr>
    </w:p>
    <w:p w14:paraId="6279B142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ЭРА v3.0.406</w:t>
      </w:r>
    </w:p>
    <w:p w14:paraId="0C67D213" w14:textId="77777777" w:rsidR="001C6256" w:rsidRPr="004D6540" w:rsidRDefault="001C6256" w:rsidP="001C6256">
      <w:pPr>
        <w:rPr>
          <w:color w:val="000000"/>
          <w:sz w:val="22"/>
        </w:rPr>
      </w:pPr>
    </w:p>
    <w:p w14:paraId="4EC3E82C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Дата:03.07.26 Время:09:13:16</w:t>
      </w:r>
    </w:p>
    <w:p w14:paraId="642D3B91" w14:textId="77777777" w:rsidR="001C6256" w:rsidRPr="004D6540" w:rsidRDefault="001C6256" w:rsidP="001C6256">
      <w:pPr>
        <w:rPr>
          <w:color w:val="000000"/>
          <w:sz w:val="22"/>
        </w:rPr>
      </w:pPr>
    </w:p>
    <w:p w14:paraId="2C66D1D9" w14:textId="77777777" w:rsidR="001C6256" w:rsidRPr="004D6540" w:rsidRDefault="001C6256" w:rsidP="001C6256">
      <w:pPr>
        <w:jc w:val="center"/>
        <w:rPr>
          <w:b/>
          <w:color w:val="000000"/>
          <w:sz w:val="28"/>
        </w:rPr>
      </w:pPr>
      <w:r w:rsidRPr="004D6540">
        <w:rPr>
          <w:b/>
          <w:color w:val="000000"/>
          <w:sz w:val="28"/>
        </w:rPr>
        <w:t xml:space="preserve">               РАСЧЕТ ВАЛОВЫХ ВЫБРОСОВ</w:t>
      </w:r>
    </w:p>
    <w:p w14:paraId="6749FD6F" w14:textId="77777777" w:rsidR="001C6256" w:rsidRPr="004D6540" w:rsidRDefault="001C6256" w:rsidP="001C6256">
      <w:pPr>
        <w:jc w:val="center"/>
        <w:rPr>
          <w:b/>
          <w:color w:val="000000"/>
          <w:sz w:val="28"/>
        </w:rPr>
      </w:pPr>
    </w:p>
    <w:p w14:paraId="559B19AE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Город: 329, Костанайский район, климат 25</w:t>
      </w:r>
    </w:p>
    <w:p w14:paraId="22009757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Объект: 0005, Вариант 1 ТОО "Bai kum group", месторождение Рыспай-1</w:t>
      </w:r>
    </w:p>
    <w:p w14:paraId="138E0B18" w14:textId="77777777" w:rsidR="001C6256" w:rsidRPr="004D6540" w:rsidRDefault="001C6256" w:rsidP="001C6256">
      <w:pPr>
        <w:rPr>
          <w:color w:val="000000"/>
          <w:sz w:val="22"/>
        </w:rPr>
      </w:pPr>
    </w:p>
    <w:p w14:paraId="486954C9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Источник загрязнения: 6012, Пылящая поверхность</w:t>
      </w:r>
    </w:p>
    <w:p w14:paraId="23E95A40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Источник выделения: 6012 01, Погрузка ПРС в автосамосвалы</w:t>
      </w:r>
    </w:p>
    <w:p w14:paraId="65D24498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Список литературы:</w:t>
      </w:r>
    </w:p>
    <w:p w14:paraId="7A28F42B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4B572AFC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55111ABA" w14:textId="77777777" w:rsidR="001C6256" w:rsidRPr="004D6540" w:rsidRDefault="001C6256" w:rsidP="001C6256">
      <w:pPr>
        <w:rPr>
          <w:color w:val="000000"/>
          <w:sz w:val="22"/>
        </w:rPr>
      </w:pPr>
    </w:p>
    <w:p w14:paraId="586425A1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681D0A16" w14:textId="77777777" w:rsidR="001C6256" w:rsidRPr="004D6540" w:rsidRDefault="001C6256" w:rsidP="001C6256">
      <w:pPr>
        <w:rPr>
          <w:color w:val="000000"/>
          <w:sz w:val="22"/>
        </w:rPr>
      </w:pPr>
    </w:p>
    <w:p w14:paraId="7F6B71DC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п.3.1.Погрузочно-разгрузочные работы, пересыпки пылящих материалов</w:t>
      </w:r>
    </w:p>
    <w:p w14:paraId="7A3DCFB7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Материал: Песчано-гравийная смесь (ПГС)</w:t>
      </w:r>
    </w:p>
    <w:p w14:paraId="6DEDE713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Весовая доля пылевой фракции в материале (табл.3.1.1), </w:t>
      </w:r>
      <w:r w:rsidRPr="004D6540">
        <w:rPr>
          <w:b/>
          <w:i/>
          <w:color w:val="000000"/>
          <w:sz w:val="22"/>
        </w:rPr>
        <w:t xml:space="preserve">K1 = </w:t>
      </w:r>
      <w:r w:rsidRPr="004D6540">
        <w:rPr>
          <w:b/>
          <w:color w:val="000000"/>
        </w:rPr>
        <w:t>0.03</w:t>
      </w:r>
    </w:p>
    <w:p w14:paraId="6C0FB5A1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Доля пыли, переходящей в аэрозоль (табл.3.1.1), </w:t>
      </w:r>
      <w:r w:rsidRPr="004D6540">
        <w:rPr>
          <w:b/>
          <w:i/>
          <w:color w:val="000000"/>
          <w:sz w:val="22"/>
        </w:rPr>
        <w:t xml:space="preserve">K2 = </w:t>
      </w:r>
      <w:r w:rsidRPr="004D6540">
        <w:rPr>
          <w:b/>
          <w:color w:val="000000"/>
        </w:rPr>
        <w:t>0.04</w:t>
      </w:r>
    </w:p>
    <w:p w14:paraId="73719677" w14:textId="77777777" w:rsidR="001C6256" w:rsidRPr="004D6540" w:rsidRDefault="001C6256" w:rsidP="001C6256">
      <w:pPr>
        <w:rPr>
          <w:b/>
          <w:color w:val="000000"/>
        </w:rPr>
      </w:pPr>
    </w:p>
    <w:p w14:paraId="71C4C7B0" w14:textId="77777777" w:rsidR="001C6256" w:rsidRPr="004D6540" w:rsidRDefault="001C6256" w:rsidP="001C6256">
      <w:pPr>
        <w:rPr>
          <w:b/>
          <w:i/>
          <w:color w:val="000000"/>
          <w:u w:val="single"/>
        </w:rPr>
      </w:pPr>
      <w:r w:rsidRPr="004D6540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2BB0507" w14:textId="77777777" w:rsidR="001C6256" w:rsidRPr="004D6540" w:rsidRDefault="001C6256" w:rsidP="001C6256">
      <w:pPr>
        <w:rPr>
          <w:b/>
          <w:i/>
          <w:color w:val="000000"/>
          <w:u w:val="single"/>
        </w:rPr>
      </w:pPr>
    </w:p>
    <w:p w14:paraId="571DDF5C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Материал негранулирован. Коэффициент Ke принимается равным 1</w:t>
      </w:r>
    </w:p>
    <w:p w14:paraId="3F4EF004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Степень открытости: с 4-х сторон</w:t>
      </w:r>
    </w:p>
    <w:p w14:paraId="7C7ECBA9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Загрузочный рукав не применяется</w:t>
      </w:r>
    </w:p>
    <w:p w14:paraId="1C414399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4D6540">
        <w:rPr>
          <w:b/>
          <w:i/>
          <w:color w:val="000000"/>
          <w:sz w:val="22"/>
        </w:rPr>
        <w:t xml:space="preserve">K4 = </w:t>
      </w:r>
      <w:r w:rsidRPr="004D6540">
        <w:rPr>
          <w:b/>
          <w:color w:val="000000"/>
        </w:rPr>
        <w:t>1</w:t>
      </w:r>
    </w:p>
    <w:p w14:paraId="615A6B8B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Скорость ветра (среднегодовая), м/с, </w:t>
      </w:r>
      <w:r w:rsidRPr="004D6540">
        <w:rPr>
          <w:b/>
          <w:i/>
          <w:color w:val="000000"/>
          <w:sz w:val="22"/>
        </w:rPr>
        <w:t xml:space="preserve">G3SR = </w:t>
      </w:r>
      <w:r w:rsidRPr="004D6540">
        <w:rPr>
          <w:b/>
          <w:color w:val="000000"/>
        </w:rPr>
        <w:t>3.6</w:t>
      </w:r>
    </w:p>
    <w:p w14:paraId="0906E492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4D6540">
        <w:rPr>
          <w:b/>
          <w:i/>
          <w:color w:val="000000"/>
          <w:sz w:val="22"/>
        </w:rPr>
        <w:t xml:space="preserve">K3SR = </w:t>
      </w:r>
      <w:r w:rsidRPr="004D6540">
        <w:rPr>
          <w:b/>
          <w:color w:val="000000"/>
        </w:rPr>
        <w:t>1.2</w:t>
      </w:r>
    </w:p>
    <w:p w14:paraId="378B4014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Скорость ветра (максимальная), м/c, </w:t>
      </w:r>
      <w:r w:rsidRPr="004D6540">
        <w:rPr>
          <w:b/>
          <w:i/>
          <w:color w:val="000000"/>
          <w:sz w:val="22"/>
        </w:rPr>
        <w:t xml:space="preserve">G3 = </w:t>
      </w:r>
      <w:r w:rsidRPr="004D6540">
        <w:rPr>
          <w:b/>
          <w:color w:val="000000"/>
        </w:rPr>
        <w:t>10</w:t>
      </w:r>
    </w:p>
    <w:p w14:paraId="71A6BB8F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4D6540">
        <w:rPr>
          <w:b/>
          <w:i/>
          <w:color w:val="000000"/>
          <w:sz w:val="22"/>
        </w:rPr>
        <w:t xml:space="preserve">K3 = </w:t>
      </w:r>
      <w:r w:rsidRPr="004D6540">
        <w:rPr>
          <w:b/>
          <w:color w:val="000000"/>
        </w:rPr>
        <w:t>1.7</w:t>
      </w:r>
    </w:p>
    <w:p w14:paraId="1402B520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Влажность материала, %, </w:t>
      </w:r>
      <w:r w:rsidRPr="004D6540">
        <w:rPr>
          <w:b/>
          <w:i/>
          <w:color w:val="000000"/>
          <w:sz w:val="22"/>
        </w:rPr>
        <w:t xml:space="preserve">VL = </w:t>
      </w:r>
      <w:r w:rsidRPr="004D6540">
        <w:rPr>
          <w:b/>
          <w:color w:val="000000"/>
        </w:rPr>
        <w:t>9</w:t>
      </w:r>
    </w:p>
    <w:p w14:paraId="122873D6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Коэфф., учитывающий влажность материала (табл.3.1.4), </w:t>
      </w:r>
      <w:r w:rsidRPr="004D6540">
        <w:rPr>
          <w:b/>
          <w:i/>
          <w:color w:val="000000"/>
          <w:sz w:val="22"/>
        </w:rPr>
        <w:t xml:space="preserve">K5 = </w:t>
      </w:r>
      <w:r w:rsidRPr="004D6540">
        <w:rPr>
          <w:b/>
          <w:color w:val="000000"/>
        </w:rPr>
        <w:t>0.2</w:t>
      </w:r>
    </w:p>
    <w:p w14:paraId="4C7ACDBE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Размер куска материала, мм, </w:t>
      </w:r>
      <w:r w:rsidRPr="004D6540">
        <w:rPr>
          <w:b/>
          <w:i/>
          <w:color w:val="000000"/>
          <w:sz w:val="22"/>
        </w:rPr>
        <w:t xml:space="preserve">G7 = </w:t>
      </w:r>
      <w:r w:rsidRPr="004D6540">
        <w:rPr>
          <w:b/>
          <w:color w:val="000000"/>
        </w:rPr>
        <w:t>40</w:t>
      </w:r>
    </w:p>
    <w:p w14:paraId="323B1C8F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4D6540">
        <w:rPr>
          <w:b/>
          <w:i/>
          <w:color w:val="000000"/>
          <w:sz w:val="22"/>
        </w:rPr>
        <w:t xml:space="preserve">K7 = </w:t>
      </w:r>
      <w:r w:rsidRPr="004D6540">
        <w:rPr>
          <w:b/>
          <w:color w:val="000000"/>
        </w:rPr>
        <w:t>0.5</w:t>
      </w:r>
    </w:p>
    <w:p w14:paraId="46367228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Высота падения материала, м, </w:t>
      </w:r>
      <w:r w:rsidRPr="004D6540">
        <w:rPr>
          <w:b/>
          <w:i/>
          <w:color w:val="000000"/>
          <w:sz w:val="22"/>
        </w:rPr>
        <w:t xml:space="preserve">GB = </w:t>
      </w:r>
      <w:r w:rsidRPr="004D6540">
        <w:rPr>
          <w:b/>
          <w:color w:val="000000"/>
        </w:rPr>
        <w:t>2</w:t>
      </w:r>
    </w:p>
    <w:p w14:paraId="0D2171BF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Коэффициент, учитывающий высоту падения материала (табл.3.1.7), </w:t>
      </w:r>
      <w:r w:rsidRPr="004D6540">
        <w:rPr>
          <w:b/>
          <w:i/>
          <w:color w:val="000000"/>
          <w:sz w:val="22"/>
        </w:rPr>
        <w:t xml:space="preserve">B = </w:t>
      </w:r>
      <w:r w:rsidRPr="004D6540">
        <w:rPr>
          <w:b/>
          <w:color w:val="000000"/>
        </w:rPr>
        <w:t>0.7</w:t>
      </w:r>
    </w:p>
    <w:p w14:paraId="3B5E7521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Суммарное количество перерабатываемого материала, т/час, </w:t>
      </w:r>
      <w:r w:rsidRPr="004D6540">
        <w:rPr>
          <w:b/>
          <w:i/>
          <w:color w:val="000000"/>
          <w:sz w:val="22"/>
        </w:rPr>
        <w:t xml:space="preserve">GMAX = </w:t>
      </w:r>
      <w:r w:rsidRPr="004D6540">
        <w:rPr>
          <w:b/>
          <w:color w:val="000000"/>
        </w:rPr>
        <w:t>319</w:t>
      </w:r>
    </w:p>
    <w:p w14:paraId="7A9C4EC3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Суммарное количество перерабатываемого материала, т/год, </w:t>
      </w:r>
      <w:r w:rsidRPr="004D6540">
        <w:rPr>
          <w:b/>
          <w:i/>
          <w:color w:val="000000"/>
          <w:sz w:val="22"/>
        </w:rPr>
        <w:t xml:space="preserve">GGOD = </w:t>
      </w:r>
      <w:r w:rsidRPr="004D6540">
        <w:rPr>
          <w:b/>
          <w:color w:val="000000"/>
        </w:rPr>
        <w:t>23800</w:t>
      </w:r>
    </w:p>
    <w:p w14:paraId="4EC7159C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4D6540">
        <w:rPr>
          <w:b/>
          <w:i/>
          <w:color w:val="000000"/>
          <w:sz w:val="22"/>
        </w:rPr>
        <w:t xml:space="preserve">NJ = </w:t>
      </w:r>
      <w:r w:rsidRPr="004D6540">
        <w:rPr>
          <w:b/>
          <w:color w:val="000000"/>
        </w:rPr>
        <w:t>0.85</w:t>
      </w:r>
    </w:p>
    <w:p w14:paraId="566B7122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Вид работ: Пересыпка</w:t>
      </w:r>
    </w:p>
    <w:p w14:paraId="5ECF5317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Максимальный разовый выброс, г/с (3.1.1), </w:t>
      </w:r>
      <w:r w:rsidRPr="004D6540">
        <w:rPr>
          <w:b/>
          <w:i/>
          <w:color w:val="000000"/>
          <w:sz w:val="22"/>
        </w:rPr>
        <w:t xml:space="preserve">GC = </w:t>
      </w:r>
      <w:r w:rsidRPr="004D6540">
        <w:rPr>
          <w:b/>
          <w:i/>
          <w:color w:val="000000"/>
        </w:rPr>
        <w:t>K1 · K2 · K3 · K4 · K5 · K7 · K8 · K9 · KE · B · GMAX · 10</w:t>
      </w:r>
      <w:r w:rsidRPr="004D6540">
        <w:rPr>
          <w:b/>
          <w:i/>
          <w:color w:val="000000"/>
          <w:vertAlign w:val="superscript"/>
        </w:rPr>
        <w:t>6</w:t>
      </w:r>
      <w:r w:rsidRPr="004D6540">
        <w:rPr>
          <w:b/>
          <w:i/>
          <w:color w:val="000000"/>
        </w:rPr>
        <w:t xml:space="preserve"> / 3600 · (1-NJ) = </w:t>
      </w:r>
      <w:r w:rsidRPr="004D6540">
        <w:rPr>
          <w:b/>
          <w:color w:val="000000"/>
        </w:rPr>
        <w:t>0.03 · 0.04 · 1.7 · 1 · 0.2 · 0.5 · 1 · 1 · 1 · 0.7 · 319 · 10</w:t>
      </w:r>
      <w:r w:rsidRPr="004D6540">
        <w:rPr>
          <w:b/>
          <w:color w:val="000000"/>
          <w:vertAlign w:val="superscript"/>
        </w:rPr>
        <w:t>6</w:t>
      </w:r>
      <w:r w:rsidRPr="004D6540">
        <w:rPr>
          <w:b/>
          <w:color w:val="000000"/>
        </w:rPr>
        <w:t xml:space="preserve"> / 3600 · (1-0.85) = 1.898</w:t>
      </w:r>
    </w:p>
    <w:p w14:paraId="17395210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Валовый выброс, т/год (3.1.2), </w:t>
      </w:r>
      <w:r w:rsidRPr="004D6540">
        <w:rPr>
          <w:b/>
          <w:i/>
          <w:color w:val="000000"/>
          <w:sz w:val="22"/>
        </w:rPr>
        <w:t xml:space="preserve">MC = </w:t>
      </w:r>
      <w:r w:rsidRPr="004D6540">
        <w:rPr>
          <w:b/>
          <w:i/>
          <w:color w:val="000000"/>
        </w:rPr>
        <w:t xml:space="preserve">K1 · K2 · K3SR · K4 · K5 · K7 · K8 · K9 · KE · B · GGOD · (1-NJ) = </w:t>
      </w:r>
      <w:r w:rsidRPr="004D6540">
        <w:rPr>
          <w:b/>
          <w:color w:val="000000"/>
        </w:rPr>
        <w:t>0.03 · 0.04 · 1.2 · 1 · 0.2 · 0.5 · 1 · 1 · 1 · 0.7 · 23800 · (1-0.85) = 0.36</w:t>
      </w:r>
    </w:p>
    <w:p w14:paraId="6B987FBD" w14:textId="77777777" w:rsidR="001C6256" w:rsidRPr="004D6540" w:rsidRDefault="001C6256" w:rsidP="001C6256">
      <w:pPr>
        <w:rPr>
          <w:color w:val="000000"/>
          <w:sz w:val="22"/>
        </w:rPr>
      </w:pPr>
    </w:p>
    <w:p w14:paraId="118950AD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Максимальный разовый выброс, г/с (3.2.1), </w:t>
      </w:r>
      <w:r w:rsidRPr="004D6540">
        <w:rPr>
          <w:b/>
          <w:i/>
          <w:color w:val="000000"/>
          <w:sz w:val="22"/>
        </w:rPr>
        <w:t xml:space="preserve">G = </w:t>
      </w:r>
      <w:r w:rsidRPr="004D6540">
        <w:rPr>
          <w:b/>
          <w:i/>
          <w:color w:val="000000"/>
        </w:rPr>
        <w:t xml:space="preserve">MAX(G,GC) = </w:t>
      </w:r>
      <w:r w:rsidRPr="004D6540">
        <w:rPr>
          <w:b/>
          <w:color w:val="000000"/>
        </w:rPr>
        <w:t>1.898</w:t>
      </w:r>
    </w:p>
    <w:p w14:paraId="63EB5494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Сумма выбросов, т/год (3.2.4), </w:t>
      </w:r>
      <w:r w:rsidRPr="004D6540">
        <w:rPr>
          <w:b/>
          <w:i/>
          <w:color w:val="000000"/>
          <w:sz w:val="22"/>
        </w:rPr>
        <w:t xml:space="preserve">M = </w:t>
      </w:r>
      <w:r w:rsidRPr="004D6540">
        <w:rPr>
          <w:b/>
          <w:i/>
          <w:color w:val="000000"/>
        </w:rPr>
        <w:t xml:space="preserve">M + MC = </w:t>
      </w:r>
      <w:r w:rsidRPr="004D6540">
        <w:rPr>
          <w:b/>
          <w:color w:val="000000"/>
        </w:rPr>
        <w:t>0 + 0.36 = 0.36</w:t>
      </w:r>
    </w:p>
    <w:p w14:paraId="0A879EC1" w14:textId="77777777" w:rsidR="001C6256" w:rsidRPr="004D6540" w:rsidRDefault="001C6256" w:rsidP="001C6256">
      <w:pPr>
        <w:rPr>
          <w:b/>
          <w:color w:val="000000"/>
        </w:rPr>
      </w:pPr>
    </w:p>
    <w:p w14:paraId="6E6D32F9" w14:textId="77777777" w:rsidR="001C6256" w:rsidRPr="004D6540" w:rsidRDefault="001C6256" w:rsidP="001C6256">
      <w:pPr>
        <w:rPr>
          <w:b/>
          <w:i/>
          <w:color w:val="000000"/>
          <w:sz w:val="22"/>
        </w:rPr>
      </w:pPr>
      <w:r w:rsidRPr="004D6540">
        <w:rPr>
          <w:b/>
          <w:i/>
          <w:color w:val="000000"/>
          <w:sz w:val="22"/>
        </w:rPr>
        <w:lastRenderedPageBreak/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1C6256" w:rsidRPr="004D6540" w14:paraId="0E21B882" w14:textId="77777777" w:rsidTr="001C625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611DC" w14:textId="3EB00C66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7D985" w14:textId="02D86F3D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0B0C9" w14:textId="443023E4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AF765" w14:textId="05DDCC88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1C6256" w:rsidRPr="004D6540" w14:paraId="51FFCA12" w14:textId="77777777" w:rsidTr="001C625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5A8C" w14:textId="5CF8054E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6AFA" w14:textId="31F06956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C28E" w14:textId="6F05E693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1.898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6AE0" w14:textId="506B898A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0.36</w:t>
            </w:r>
          </w:p>
        </w:tc>
      </w:tr>
    </w:tbl>
    <w:p w14:paraId="20245C87" w14:textId="0FE20F2F" w:rsidR="001C6256" w:rsidRPr="004D6540" w:rsidRDefault="001C6256" w:rsidP="001C6256">
      <w:pPr>
        <w:rPr>
          <w:color w:val="000000"/>
          <w:sz w:val="22"/>
        </w:rPr>
      </w:pPr>
    </w:p>
    <w:p w14:paraId="75ABFD3C" w14:textId="77777777" w:rsidR="001C6256" w:rsidRPr="004D6540" w:rsidRDefault="001C6256" w:rsidP="001C6256">
      <w:pPr>
        <w:rPr>
          <w:color w:val="000000"/>
          <w:sz w:val="22"/>
        </w:rPr>
      </w:pPr>
    </w:p>
    <w:p w14:paraId="56294167" w14:textId="77777777" w:rsidR="001C6256" w:rsidRPr="004D6540" w:rsidRDefault="001C6256" w:rsidP="001C6256">
      <w:pPr>
        <w:rPr>
          <w:b/>
          <w:i/>
          <w:color w:val="000000"/>
          <w:sz w:val="22"/>
        </w:rPr>
      </w:pPr>
    </w:p>
    <w:p w14:paraId="41CAE131" w14:textId="77777777" w:rsidR="001C6256" w:rsidRPr="004D6540" w:rsidRDefault="001C6256" w:rsidP="001C6256">
      <w:pPr>
        <w:rPr>
          <w:b/>
          <w:i/>
          <w:color w:val="000000"/>
          <w:sz w:val="22"/>
        </w:rPr>
      </w:pPr>
    </w:p>
    <w:p w14:paraId="3FDB3EBE" w14:textId="77777777" w:rsidR="001C6256" w:rsidRPr="004D6540" w:rsidRDefault="001C6256" w:rsidP="001C6256">
      <w:pPr>
        <w:rPr>
          <w:b/>
          <w:i/>
          <w:color w:val="000000"/>
          <w:sz w:val="22"/>
        </w:rPr>
      </w:pPr>
    </w:p>
    <w:p w14:paraId="5CA28F54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ЭРА v3.0.406</w:t>
      </w:r>
    </w:p>
    <w:p w14:paraId="2AD1445C" w14:textId="77777777" w:rsidR="001C6256" w:rsidRPr="004D6540" w:rsidRDefault="001C6256" w:rsidP="001C6256">
      <w:pPr>
        <w:rPr>
          <w:color w:val="000000"/>
          <w:sz w:val="22"/>
        </w:rPr>
      </w:pPr>
    </w:p>
    <w:p w14:paraId="40B21FEF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Дата:30.06.26 Время:17:51:00</w:t>
      </w:r>
    </w:p>
    <w:p w14:paraId="251AA9EB" w14:textId="77777777" w:rsidR="001C6256" w:rsidRPr="004D6540" w:rsidRDefault="001C6256" w:rsidP="001C6256">
      <w:pPr>
        <w:rPr>
          <w:color w:val="000000"/>
          <w:sz w:val="22"/>
        </w:rPr>
      </w:pPr>
    </w:p>
    <w:p w14:paraId="0593E97E" w14:textId="77777777" w:rsidR="001C6256" w:rsidRPr="004D6540" w:rsidRDefault="001C6256" w:rsidP="001C6256">
      <w:pPr>
        <w:jc w:val="center"/>
        <w:rPr>
          <w:b/>
          <w:color w:val="000000"/>
          <w:sz w:val="28"/>
        </w:rPr>
      </w:pPr>
      <w:r w:rsidRPr="004D6540">
        <w:rPr>
          <w:b/>
          <w:color w:val="000000"/>
          <w:sz w:val="28"/>
        </w:rPr>
        <w:t xml:space="preserve">               РАСЧЕТ ВАЛОВЫХ ВЫБРОСОВ</w:t>
      </w:r>
    </w:p>
    <w:p w14:paraId="0FC36736" w14:textId="77777777" w:rsidR="001C6256" w:rsidRPr="004D6540" w:rsidRDefault="001C6256" w:rsidP="001C6256">
      <w:pPr>
        <w:jc w:val="center"/>
        <w:rPr>
          <w:b/>
          <w:color w:val="000000"/>
          <w:sz w:val="28"/>
        </w:rPr>
      </w:pPr>
    </w:p>
    <w:p w14:paraId="05539B97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Город: 329, Костанайский район, климат 25</w:t>
      </w:r>
    </w:p>
    <w:p w14:paraId="44830E25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Объект: 0001, Вариант 1 ТОО "Bai kum group", месторождение Рыспай-1</w:t>
      </w:r>
    </w:p>
    <w:p w14:paraId="276568D5" w14:textId="77777777" w:rsidR="001C6256" w:rsidRPr="004D6540" w:rsidRDefault="001C6256" w:rsidP="001C6256">
      <w:pPr>
        <w:rPr>
          <w:color w:val="000000"/>
          <w:sz w:val="22"/>
        </w:rPr>
      </w:pPr>
    </w:p>
    <w:p w14:paraId="037EF4B6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Источник загрязнения: 6013, Пылящая поверхность</w:t>
      </w:r>
    </w:p>
    <w:p w14:paraId="6AD2B483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Источник выделения: 6013 01, Транспортировка ПРС в бурты</w:t>
      </w:r>
    </w:p>
    <w:p w14:paraId="051FF273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Список литературы:</w:t>
      </w:r>
    </w:p>
    <w:p w14:paraId="57D4260D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107D4398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26C4C695" w14:textId="77777777" w:rsidR="001C6256" w:rsidRPr="004D6540" w:rsidRDefault="001C6256" w:rsidP="001C6256">
      <w:pPr>
        <w:rPr>
          <w:color w:val="000000"/>
          <w:sz w:val="22"/>
        </w:rPr>
      </w:pPr>
    </w:p>
    <w:p w14:paraId="1C00ACA0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Тип источника выделения: Расчет выбросов пыли при транспортных работах</w:t>
      </w:r>
    </w:p>
    <w:p w14:paraId="38153137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Средняя грузоподъемность единицы автотранспорта: &gt;20 - &lt; = 25 тонн</w:t>
      </w:r>
    </w:p>
    <w:p w14:paraId="3DEB3C59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Коэфф., учитывающий грузоподъемность (табл.3.3.1), </w:t>
      </w:r>
      <w:r w:rsidRPr="004D6540">
        <w:rPr>
          <w:b/>
          <w:i/>
          <w:color w:val="000000"/>
          <w:sz w:val="22"/>
        </w:rPr>
        <w:t xml:space="preserve">C1 = </w:t>
      </w:r>
      <w:r w:rsidRPr="004D6540">
        <w:rPr>
          <w:b/>
          <w:color w:val="000000"/>
        </w:rPr>
        <w:t>1.9</w:t>
      </w:r>
    </w:p>
    <w:p w14:paraId="61F489D4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Средняя скорость передвижения автотранспорта: &gt;20 - &lt; = 30 км/час</w:t>
      </w:r>
    </w:p>
    <w:p w14:paraId="544AF455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Коэфф., учитывающий скорость передвижения (табл.3.3.2), </w:t>
      </w:r>
      <w:r w:rsidRPr="004D6540">
        <w:rPr>
          <w:b/>
          <w:i/>
          <w:color w:val="000000"/>
          <w:sz w:val="22"/>
        </w:rPr>
        <w:t xml:space="preserve">C2 = </w:t>
      </w:r>
      <w:r w:rsidRPr="004D6540">
        <w:rPr>
          <w:b/>
          <w:color w:val="000000"/>
        </w:rPr>
        <w:t>2.75</w:t>
      </w:r>
    </w:p>
    <w:p w14:paraId="53F71103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Состояние дороги: Дорога без покрытия (грунтовая)</w:t>
      </w:r>
    </w:p>
    <w:p w14:paraId="51353C4A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Коэфф., учитывающий состояние дороги (табл.3.3.3), </w:t>
      </w:r>
      <w:r w:rsidRPr="004D6540">
        <w:rPr>
          <w:b/>
          <w:i/>
          <w:color w:val="000000"/>
          <w:sz w:val="22"/>
        </w:rPr>
        <w:t xml:space="preserve">C3 = </w:t>
      </w:r>
      <w:r w:rsidRPr="004D6540">
        <w:rPr>
          <w:b/>
          <w:color w:val="000000"/>
        </w:rPr>
        <w:t>1</w:t>
      </w:r>
    </w:p>
    <w:p w14:paraId="584720F6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Число автомашин, одновременно работающих в карьере, шт., </w:t>
      </w:r>
      <w:r w:rsidRPr="004D6540">
        <w:rPr>
          <w:b/>
          <w:i/>
          <w:color w:val="000000"/>
          <w:sz w:val="22"/>
        </w:rPr>
        <w:t xml:space="preserve">N1 = </w:t>
      </w:r>
      <w:r w:rsidRPr="004D6540">
        <w:rPr>
          <w:b/>
          <w:color w:val="000000"/>
        </w:rPr>
        <w:t>2</w:t>
      </w:r>
    </w:p>
    <w:p w14:paraId="6D81B74D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4D6540">
        <w:rPr>
          <w:b/>
          <w:i/>
          <w:color w:val="000000"/>
          <w:sz w:val="22"/>
        </w:rPr>
        <w:t xml:space="preserve">L = </w:t>
      </w:r>
      <w:r w:rsidRPr="004D6540">
        <w:rPr>
          <w:b/>
          <w:color w:val="000000"/>
        </w:rPr>
        <w:t>1</w:t>
      </w:r>
    </w:p>
    <w:p w14:paraId="2B493380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Число ходок (туда + обратно) всего транспорта в час, </w:t>
      </w:r>
      <w:r w:rsidRPr="004D6540">
        <w:rPr>
          <w:b/>
          <w:i/>
          <w:color w:val="000000"/>
          <w:sz w:val="22"/>
        </w:rPr>
        <w:t xml:space="preserve">N = </w:t>
      </w:r>
      <w:r w:rsidRPr="004D6540">
        <w:rPr>
          <w:b/>
          <w:color w:val="000000"/>
        </w:rPr>
        <w:t>5.4</w:t>
      </w:r>
    </w:p>
    <w:p w14:paraId="20280ACA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Коэфф., учитывающий долю пыли, уносимой в атмосферу, </w:t>
      </w:r>
      <w:r w:rsidRPr="004D6540">
        <w:rPr>
          <w:b/>
          <w:i/>
          <w:color w:val="000000"/>
          <w:sz w:val="22"/>
        </w:rPr>
        <w:t xml:space="preserve">C7 = </w:t>
      </w:r>
      <w:r w:rsidRPr="004D6540">
        <w:rPr>
          <w:b/>
          <w:color w:val="000000"/>
        </w:rPr>
        <w:t>0.01</w:t>
      </w:r>
    </w:p>
    <w:p w14:paraId="0960D1C6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Пылевыделение в атмосферу на 1 км пробега, г/км, </w:t>
      </w:r>
      <w:r w:rsidRPr="004D6540">
        <w:rPr>
          <w:b/>
          <w:i/>
          <w:color w:val="000000"/>
          <w:sz w:val="22"/>
        </w:rPr>
        <w:t xml:space="preserve">Q1 = </w:t>
      </w:r>
      <w:r w:rsidRPr="004D6540">
        <w:rPr>
          <w:b/>
          <w:color w:val="000000"/>
        </w:rPr>
        <w:t>1450</w:t>
      </w:r>
    </w:p>
    <w:p w14:paraId="592A8C3B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Влажность поверхностного слоя дороги, %, </w:t>
      </w:r>
      <w:r w:rsidRPr="004D6540">
        <w:rPr>
          <w:b/>
          <w:i/>
          <w:color w:val="000000"/>
          <w:sz w:val="22"/>
        </w:rPr>
        <w:t xml:space="preserve">VL = </w:t>
      </w:r>
      <w:r w:rsidRPr="004D6540">
        <w:rPr>
          <w:b/>
          <w:color w:val="000000"/>
        </w:rPr>
        <w:t>9</w:t>
      </w:r>
    </w:p>
    <w:p w14:paraId="3F359816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Коэфф., учитывающий увлажненность дороги (табл.3.1.4), </w:t>
      </w:r>
      <w:r w:rsidRPr="004D6540">
        <w:rPr>
          <w:b/>
          <w:i/>
          <w:color w:val="000000"/>
          <w:sz w:val="22"/>
        </w:rPr>
        <w:t xml:space="preserve">K5 = </w:t>
      </w:r>
      <w:r w:rsidRPr="004D6540">
        <w:rPr>
          <w:b/>
          <w:color w:val="000000"/>
        </w:rPr>
        <w:t>0.2</w:t>
      </w:r>
    </w:p>
    <w:p w14:paraId="4287C761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Коэфф., учитывающий профиль поверхности материала на платформе, </w:t>
      </w:r>
      <w:r w:rsidRPr="004D6540">
        <w:rPr>
          <w:b/>
          <w:i/>
          <w:color w:val="000000"/>
          <w:sz w:val="22"/>
        </w:rPr>
        <w:t xml:space="preserve">C4 = </w:t>
      </w:r>
      <w:r w:rsidRPr="004D6540">
        <w:rPr>
          <w:b/>
          <w:color w:val="000000"/>
        </w:rPr>
        <w:t>1.45</w:t>
      </w:r>
    </w:p>
    <w:p w14:paraId="2CA67A37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Наиболее характерная для данного района скорость ветра, м/с, </w:t>
      </w:r>
      <w:r w:rsidRPr="004D6540">
        <w:rPr>
          <w:b/>
          <w:i/>
          <w:color w:val="000000"/>
          <w:sz w:val="22"/>
        </w:rPr>
        <w:t xml:space="preserve">V1 = </w:t>
      </w:r>
      <w:r w:rsidRPr="004D6540">
        <w:rPr>
          <w:b/>
          <w:color w:val="000000"/>
        </w:rPr>
        <w:t>3.6</w:t>
      </w:r>
    </w:p>
    <w:p w14:paraId="5BEBB351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Средняя скорость движения транспортного средства, км/час, </w:t>
      </w:r>
      <w:r w:rsidRPr="004D6540">
        <w:rPr>
          <w:b/>
          <w:i/>
          <w:color w:val="000000"/>
          <w:sz w:val="22"/>
        </w:rPr>
        <w:t xml:space="preserve">V2 = </w:t>
      </w:r>
      <w:r w:rsidRPr="004D6540">
        <w:rPr>
          <w:b/>
          <w:color w:val="000000"/>
        </w:rPr>
        <w:t>30</w:t>
      </w:r>
    </w:p>
    <w:p w14:paraId="1200779C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Скорость обдува, м/с, </w:t>
      </w:r>
      <w:r w:rsidRPr="004D6540">
        <w:rPr>
          <w:b/>
          <w:i/>
          <w:color w:val="000000"/>
          <w:sz w:val="22"/>
        </w:rPr>
        <w:t xml:space="preserve">VOB = </w:t>
      </w:r>
      <w:r w:rsidRPr="004D6540">
        <w:rPr>
          <w:b/>
          <w:i/>
          <w:color w:val="000000"/>
        </w:rPr>
        <w:t>(V1 · V2 / 3.6)</w:t>
      </w:r>
      <w:r w:rsidRPr="004D6540">
        <w:rPr>
          <w:b/>
          <w:i/>
          <w:color w:val="000000"/>
          <w:vertAlign w:val="superscript"/>
        </w:rPr>
        <w:t>0.5</w:t>
      </w:r>
      <w:r w:rsidRPr="004D6540">
        <w:rPr>
          <w:b/>
          <w:i/>
          <w:color w:val="000000"/>
        </w:rPr>
        <w:t xml:space="preserve"> = </w:t>
      </w:r>
      <w:r w:rsidRPr="004D6540">
        <w:rPr>
          <w:b/>
          <w:color w:val="000000"/>
        </w:rPr>
        <w:t>(3.6 · 30 / 3.6)</w:t>
      </w:r>
      <w:r w:rsidRPr="004D6540">
        <w:rPr>
          <w:b/>
          <w:color w:val="000000"/>
          <w:vertAlign w:val="superscript"/>
        </w:rPr>
        <w:t>0.5</w:t>
      </w:r>
      <w:r w:rsidRPr="004D6540">
        <w:rPr>
          <w:b/>
          <w:color w:val="000000"/>
        </w:rPr>
        <w:t xml:space="preserve"> = 5.48</w:t>
      </w:r>
    </w:p>
    <w:p w14:paraId="4064B827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Коэфф., учитывающий скорость обдува материала в кузове (табл.3.3.4), </w:t>
      </w:r>
      <w:r w:rsidRPr="004D6540">
        <w:rPr>
          <w:b/>
          <w:i/>
          <w:color w:val="000000"/>
          <w:sz w:val="22"/>
        </w:rPr>
        <w:t xml:space="preserve">C5 = </w:t>
      </w:r>
      <w:r w:rsidRPr="004D6540">
        <w:rPr>
          <w:b/>
          <w:color w:val="000000"/>
        </w:rPr>
        <w:t>1.26</w:t>
      </w:r>
    </w:p>
    <w:p w14:paraId="2114D909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Площадь открытой поверхности материала в кузове, м2, </w:t>
      </w:r>
      <w:r w:rsidRPr="004D6540">
        <w:rPr>
          <w:b/>
          <w:i/>
          <w:color w:val="000000"/>
          <w:sz w:val="22"/>
        </w:rPr>
        <w:t xml:space="preserve">S = </w:t>
      </w:r>
      <w:r w:rsidRPr="004D6540">
        <w:rPr>
          <w:b/>
          <w:color w:val="000000"/>
        </w:rPr>
        <w:t>12</w:t>
      </w:r>
    </w:p>
    <w:p w14:paraId="4A4BA64C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Перевозимый материал: Песчано-гравийная смесь (ПГС)</w:t>
      </w:r>
    </w:p>
    <w:p w14:paraId="43DCE537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4D6540">
        <w:rPr>
          <w:b/>
          <w:i/>
          <w:color w:val="000000"/>
          <w:sz w:val="22"/>
        </w:rPr>
        <w:t xml:space="preserve">Q = </w:t>
      </w:r>
      <w:r w:rsidRPr="004D6540">
        <w:rPr>
          <w:b/>
          <w:color w:val="000000"/>
        </w:rPr>
        <w:t>0.002</w:t>
      </w:r>
    </w:p>
    <w:p w14:paraId="790CE376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Влажность перевозимого материала, %, </w:t>
      </w:r>
      <w:r w:rsidRPr="004D6540">
        <w:rPr>
          <w:b/>
          <w:i/>
          <w:color w:val="000000"/>
          <w:sz w:val="22"/>
        </w:rPr>
        <w:t xml:space="preserve">VL = </w:t>
      </w:r>
      <w:r w:rsidRPr="004D6540">
        <w:rPr>
          <w:b/>
          <w:color w:val="000000"/>
        </w:rPr>
        <w:t>9</w:t>
      </w:r>
    </w:p>
    <w:p w14:paraId="3BFF6C02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Коэфф., учитывающий влажность перевозимого материала (табл.3.1.4), </w:t>
      </w:r>
      <w:r w:rsidRPr="004D6540">
        <w:rPr>
          <w:b/>
          <w:i/>
          <w:color w:val="000000"/>
          <w:sz w:val="22"/>
        </w:rPr>
        <w:t xml:space="preserve">K5M = </w:t>
      </w:r>
      <w:r w:rsidRPr="004D6540">
        <w:rPr>
          <w:b/>
          <w:color w:val="000000"/>
        </w:rPr>
        <w:t>0.2</w:t>
      </w:r>
    </w:p>
    <w:p w14:paraId="608C9688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Количество дней с устойчивым снежным покровом, </w:t>
      </w:r>
      <w:r w:rsidRPr="004D6540">
        <w:rPr>
          <w:b/>
          <w:i/>
          <w:color w:val="000000"/>
          <w:sz w:val="22"/>
        </w:rPr>
        <w:t xml:space="preserve">TSP = </w:t>
      </w:r>
      <w:r w:rsidRPr="004D6540">
        <w:rPr>
          <w:b/>
          <w:color w:val="000000"/>
        </w:rPr>
        <w:t>151</w:t>
      </w:r>
    </w:p>
    <w:p w14:paraId="62DAA311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Продолжительность осадков в виде дождя, часов/год, </w:t>
      </w:r>
      <w:r w:rsidRPr="004D6540">
        <w:rPr>
          <w:b/>
          <w:i/>
          <w:color w:val="000000"/>
          <w:sz w:val="22"/>
        </w:rPr>
        <w:t xml:space="preserve">TO = </w:t>
      </w:r>
      <w:r w:rsidRPr="004D6540">
        <w:rPr>
          <w:b/>
          <w:color w:val="000000"/>
        </w:rPr>
        <w:t>1080</w:t>
      </w:r>
    </w:p>
    <w:p w14:paraId="3697658F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Количество дней с осадками в виде дождя в году, </w:t>
      </w:r>
      <w:r w:rsidRPr="004D6540">
        <w:rPr>
          <w:b/>
          <w:i/>
          <w:color w:val="000000"/>
          <w:sz w:val="22"/>
        </w:rPr>
        <w:t xml:space="preserve">TD = </w:t>
      </w:r>
      <w:r w:rsidRPr="004D6540">
        <w:rPr>
          <w:b/>
          <w:i/>
          <w:color w:val="000000"/>
        </w:rPr>
        <w:t xml:space="preserve">2 · TO / 24 = </w:t>
      </w:r>
      <w:r w:rsidRPr="004D6540">
        <w:rPr>
          <w:b/>
          <w:color w:val="000000"/>
        </w:rPr>
        <w:t>2 · 1080 / 24 = 90</w:t>
      </w:r>
    </w:p>
    <w:p w14:paraId="06B59BCE" w14:textId="77777777" w:rsidR="001C6256" w:rsidRPr="004D6540" w:rsidRDefault="001C6256" w:rsidP="001C6256">
      <w:pPr>
        <w:rPr>
          <w:b/>
          <w:color w:val="000000"/>
        </w:rPr>
      </w:pPr>
    </w:p>
    <w:p w14:paraId="6F848163" w14:textId="77777777" w:rsidR="001C6256" w:rsidRPr="004D6540" w:rsidRDefault="001C6256" w:rsidP="001C6256">
      <w:pPr>
        <w:rPr>
          <w:b/>
          <w:i/>
          <w:color w:val="000000"/>
          <w:u w:val="single"/>
        </w:rPr>
      </w:pPr>
      <w:r w:rsidRPr="004D6540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3BF40D9" w14:textId="77777777" w:rsidR="001C6256" w:rsidRPr="004D6540" w:rsidRDefault="001C6256" w:rsidP="001C6256">
      <w:pPr>
        <w:rPr>
          <w:b/>
          <w:i/>
          <w:color w:val="000000"/>
          <w:u w:val="single"/>
        </w:rPr>
      </w:pPr>
    </w:p>
    <w:p w14:paraId="50A69C95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Максимальный разовый выброс, г/с (3.3.1), </w:t>
      </w:r>
      <w:r w:rsidRPr="004D6540">
        <w:rPr>
          <w:b/>
          <w:i/>
          <w:color w:val="000000"/>
          <w:sz w:val="22"/>
        </w:rPr>
        <w:t xml:space="preserve">G = </w:t>
      </w:r>
      <w:r w:rsidRPr="004D6540">
        <w:rPr>
          <w:b/>
          <w:i/>
          <w:color w:val="000000"/>
        </w:rPr>
        <w:t xml:space="preserve">C1 · C2 · C3 · K5 · C7 · N · L · Q1 / 3600 + C4 · C5 · K5M · Q · S · N1 = </w:t>
      </w:r>
      <w:r w:rsidRPr="004D6540">
        <w:rPr>
          <w:b/>
          <w:color w:val="000000"/>
        </w:rPr>
        <w:t>1.9 · 2.75 · 1 · 0.2 · 0.01 · 5.4 · 1 · 1450 / 3600 + 1.45 · 1.26 · 0.2 · 0.002 · 12 · 2 = 0.0403</w:t>
      </w:r>
    </w:p>
    <w:p w14:paraId="28B79CED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Валовый выброс, т/год (3.3.2), </w:t>
      </w:r>
      <w:r w:rsidRPr="004D6540">
        <w:rPr>
          <w:b/>
          <w:i/>
          <w:color w:val="000000"/>
          <w:sz w:val="22"/>
        </w:rPr>
        <w:t xml:space="preserve">M = </w:t>
      </w:r>
      <w:r w:rsidRPr="004D6540">
        <w:rPr>
          <w:b/>
          <w:i/>
          <w:color w:val="000000"/>
        </w:rPr>
        <w:t xml:space="preserve">0.0864 · G · (365-(TSP + TD)) = </w:t>
      </w:r>
      <w:r w:rsidRPr="004D6540">
        <w:rPr>
          <w:b/>
          <w:color w:val="000000"/>
        </w:rPr>
        <w:t>0.0864 · 0.0403 · (365-(151 + 90)) = 0.432</w:t>
      </w:r>
    </w:p>
    <w:p w14:paraId="12F77899" w14:textId="77777777" w:rsidR="001C6256" w:rsidRPr="004D6540" w:rsidRDefault="001C6256" w:rsidP="001C6256">
      <w:pPr>
        <w:rPr>
          <w:b/>
          <w:color w:val="000000"/>
        </w:rPr>
      </w:pPr>
    </w:p>
    <w:p w14:paraId="603EEC75" w14:textId="77777777" w:rsidR="001C6256" w:rsidRPr="004D6540" w:rsidRDefault="001C6256" w:rsidP="001C6256">
      <w:pPr>
        <w:rPr>
          <w:b/>
          <w:i/>
          <w:color w:val="000000"/>
          <w:sz w:val="22"/>
        </w:rPr>
      </w:pPr>
      <w:r w:rsidRPr="004D6540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1C6256" w:rsidRPr="004D6540" w14:paraId="3D61E5B0" w14:textId="77777777" w:rsidTr="001C625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10324" w14:textId="6FB56EF8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26368" w14:textId="1E6F1EBA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52C5" w14:textId="27FA7826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FF5B5" w14:textId="4EE01495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1C6256" w:rsidRPr="004D6540" w14:paraId="5CE799D7" w14:textId="77777777" w:rsidTr="001C625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7870" w14:textId="3C05ACB7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3535" w14:textId="40BFB9A1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 xml:space="preserve"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</w:t>
            </w:r>
            <w:r w:rsidRPr="004D6540">
              <w:rPr>
                <w:color w:val="000000"/>
                <w:sz w:val="22"/>
              </w:rPr>
              <w:lastRenderedPageBreak/>
              <w:t>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07E5" w14:textId="16412477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lastRenderedPageBreak/>
              <w:t>0.0403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CDA2" w14:textId="5C20ADF0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0.432</w:t>
            </w:r>
          </w:p>
        </w:tc>
      </w:tr>
    </w:tbl>
    <w:p w14:paraId="332299EB" w14:textId="3ADA3563" w:rsidR="001C6256" w:rsidRPr="004D6540" w:rsidRDefault="001C6256" w:rsidP="001C6256">
      <w:pPr>
        <w:rPr>
          <w:color w:val="000000"/>
          <w:sz w:val="22"/>
        </w:rPr>
      </w:pPr>
    </w:p>
    <w:p w14:paraId="53A57035" w14:textId="77777777" w:rsidR="001C6256" w:rsidRPr="004D6540" w:rsidRDefault="001C6256" w:rsidP="001C6256">
      <w:pPr>
        <w:rPr>
          <w:color w:val="000000"/>
          <w:sz w:val="22"/>
        </w:rPr>
      </w:pPr>
    </w:p>
    <w:p w14:paraId="684F59A6" w14:textId="77777777" w:rsidR="001C6256" w:rsidRPr="004D6540" w:rsidRDefault="001C6256" w:rsidP="001C6256">
      <w:pPr>
        <w:rPr>
          <w:b/>
          <w:i/>
          <w:color w:val="000000"/>
          <w:sz w:val="22"/>
        </w:rPr>
      </w:pPr>
    </w:p>
    <w:p w14:paraId="748FC2A9" w14:textId="77777777" w:rsidR="001C6256" w:rsidRPr="004D6540" w:rsidRDefault="001C6256" w:rsidP="001C6256">
      <w:pPr>
        <w:rPr>
          <w:b/>
          <w:i/>
          <w:color w:val="000000"/>
          <w:sz w:val="22"/>
        </w:rPr>
      </w:pPr>
    </w:p>
    <w:p w14:paraId="0C6D047D" w14:textId="77777777" w:rsidR="001C6256" w:rsidRPr="004D6540" w:rsidRDefault="001C6256" w:rsidP="001C6256">
      <w:pPr>
        <w:rPr>
          <w:b/>
          <w:i/>
          <w:color w:val="000000"/>
          <w:sz w:val="22"/>
        </w:rPr>
      </w:pPr>
    </w:p>
    <w:p w14:paraId="5B03BE6B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ЭРА v3.0.406</w:t>
      </w:r>
    </w:p>
    <w:p w14:paraId="3AF7EDD0" w14:textId="77777777" w:rsidR="001C6256" w:rsidRPr="004D6540" w:rsidRDefault="001C6256" w:rsidP="001C6256">
      <w:pPr>
        <w:rPr>
          <w:color w:val="000000"/>
          <w:sz w:val="22"/>
        </w:rPr>
      </w:pPr>
    </w:p>
    <w:p w14:paraId="2CCD8357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Дата:30.06.26 Время:17:55:06</w:t>
      </w:r>
    </w:p>
    <w:p w14:paraId="6E8F617D" w14:textId="77777777" w:rsidR="001C6256" w:rsidRPr="004D6540" w:rsidRDefault="001C6256" w:rsidP="001C6256">
      <w:pPr>
        <w:rPr>
          <w:color w:val="000000"/>
          <w:sz w:val="22"/>
        </w:rPr>
      </w:pPr>
    </w:p>
    <w:p w14:paraId="337252A6" w14:textId="77777777" w:rsidR="001C6256" w:rsidRPr="004D6540" w:rsidRDefault="001C6256" w:rsidP="001C6256">
      <w:pPr>
        <w:jc w:val="center"/>
        <w:rPr>
          <w:b/>
          <w:color w:val="000000"/>
          <w:sz w:val="28"/>
        </w:rPr>
      </w:pPr>
      <w:r w:rsidRPr="004D6540">
        <w:rPr>
          <w:b/>
          <w:color w:val="000000"/>
          <w:sz w:val="28"/>
        </w:rPr>
        <w:t xml:space="preserve">               РАСЧЕТ ВАЛОВЫХ ВЫБРОСОВ</w:t>
      </w:r>
    </w:p>
    <w:p w14:paraId="08620BA1" w14:textId="77777777" w:rsidR="001C6256" w:rsidRPr="004D6540" w:rsidRDefault="001C6256" w:rsidP="001C6256">
      <w:pPr>
        <w:jc w:val="center"/>
        <w:rPr>
          <w:b/>
          <w:color w:val="000000"/>
          <w:sz w:val="28"/>
        </w:rPr>
      </w:pPr>
    </w:p>
    <w:p w14:paraId="1B0C7EC2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Город: 329, Костанайский район, климат 25</w:t>
      </w:r>
    </w:p>
    <w:p w14:paraId="2708E371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Объект: 0001, Вариант 1 ТОО "Bai kum group", месторождение Рыспай-1</w:t>
      </w:r>
    </w:p>
    <w:p w14:paraId="6E81F634" w14:textId="77777777" w:rsidR="001C6256" w:rsidRPr="004D6540" w:rsidRDefault="001C6256" w:rsidP="001C6256">
      <w:pPr>
        <w:rPr>
          <w:color w:val="000000"/>
          <w:sz w:val="22"/>
        </w:rPr>
      </w:pPr>
    </w:p>
    <w:p w14:paraId="451E156F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Источник загрязнения: 6008, Пылящая поверхность</w:t>
      </w:r>
    </w:p>
    <w:p w14:paraId="7950D170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Источник выделения: 6008 01, Бурт ПРС №1</w:t>
      </w:r>
    </w:p>
    <w:p w14:paraId="37D9BB60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Список литературы:</w:t>
      </w:r>
    </w:p>
    <w:p w14:paraId="6A243399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67CFA7D4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08452D85" w14:textId="77777777" w:rsidR="001C6256" w:rsidRPr="004D6540" w:rsidRDefault="001C6256" w:rsidP="001C6256">
      <w:pPr>
        <w:rPr>
          <w:color w:val="000000"/>
          <w:sz w:val="22"/>
        </w:rPr>
      </w:pPr>
    </w:p>
    <w:p w14:paraId="71ABA903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7F68D4B3" w14:textId="77777777" w:rsidR="001C6256" w:rsidRPr="004D6540" w:rsidRDefault="001C6256" w:rsidP="001C6256">
      <w:pPr>
        <w:rPr>
          <w:color w:val="000000"/>
          <w:sz w:val="22"/>
        </w:rPr>
      </w:pPr>
    </w:p>
    <w:p w14:paraId="79254176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п.3.2.Статическое хранение материала</w:t>
      </w:r>
    </w:p>
    <w:p w14:paraId="1DD449AC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Материал: Песчано-гравийная смесь (ПГС)</w:t>
      </w:r>
    </w:p>
    <w:p w14:paraId="4DD5F0F5" w14:textId="77777777" w:rsidR="001C6256" w:rsidRPr="004D6540" w:rsidRDefault="001C6256" w:rsidP="001C6256">
      <w:pPr>
        <w:rPr>
          <w:color w:val="000000"/>
          <w:sz w:val="22"/>
        </w:rPr>
      </w:pPr>
    </w:p>
    <w:p w14:paraId="76D4AED8" w14:textId="77777777" w:rsidR="001C6256" w:rsidRPr="004D6540" w:rsidRDefault="001C6256" w:rsidP="001C6256">
      <w:pPr>
        <w:rPr>
          <w:b/>
          <w:i/>
          <w:color w:val="000000"/>
          <w:u w:val="single"/>
        </w:rPr>
      </w:pPr>
      <w:r w:rsidRPr="004D6540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989E1EC" w14:textId="77777777" w:rsidR="001C6256" w:rsidRPr="004D6540" w:rsidRDefault="001C6256" w:rsidP="001C6256">
      <w:pPr>
        <w:rPr>
          <w:b/>
          <w:i/>
          <w:color w:val="000000"/>
          <w:u w:val="single"/>
        </w:rPr>
      </w:pPr>
    </w:p>
    <w:p w14:paraId="1A9723EE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Материал негранулирован. Коэффициент Ke принимается равным 1</w:t>
      </w:r>
    </w:p>
    <w:p w14:paraId="3FFD3FBA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Степень открытости: с 4-х сторон</w:t>
      </w:r>
    </w:p>
    <w:p w14:paraId="37D47B0E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Загрузочный рукав не применяется</w:t>
      </w:r>
    </w:p>
    <w:p w14:paraId="2B250376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4D6540">
        <w:rPr>
          <w:b/>
          <w:i/>
          <w:color w:val="000000"/>
          <w:sz w:val="22"/>
        </w:rPr>
        <w:t xml:space="preserve">K4 = </w:t>
      </w:r>
      <w:r w:rsidRPr="004D6540">
        <w:rPr>
          <w:b/>
          <w:color w:val="000000"/>
        </w:rPr>
        <w:t>1</w:t>
      </w:r>
    </w:p>
    <w:p w14:paraId="5B6D72C3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Скорость ветра (среднегодовая), м/с, </w:t>
      </w:r>
      <w:r w:rsidRPr="004D6540">
        <w:rPr>
          <w:b/>
          <w:i/>
          <w:color w:val="000000"/>
          <w:sz w:val="22"/>
        </w:rPr>
        <w:t xml:space="preserve">G3SR = </w:t>
      </w:r>
      <w:r w:rsidRPr="004D6540">
        <w:rPr>
          <w:b/>
          <w:color w:val="000000"/>
        </w:rPr>
        <w:t>3.6</w:t>
      </w:r>
    </w:p>
    <w:p w14:paraId="293CE99E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4D6540">
        <w:rPr>
          <w:b/>
          <w:i/>
          <w:color w:val="000000"/>
          <w:sz w:val="22"/>
        </w:rPr>
        <w:t xml:space="preserve">K3SR = </w:t>
      </w:r>
      <w:r w:rsidRPr="004D6540">
        <w:rPr>
          <w:b/>
          <w:color w:val="000000"/>
        </w:rPr>
        <w:t>1.2</w:t>
      </w:r>
    </w:p>
    <w:p w14:paraId="056B1912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Скорость ветра (максимальная), м/c, </w:t>
      </w:r>
      <w:r w:rsidRPr="004D6540">
        <w:rPr>
          <w:b/>
          <w:i/>
          <w:color w:val="000000"/>
          <w:sz w:val="22"/>
        </w:rPr>
        <w:t xml:space="preserve">G3 = </w:t>
      </w:r>
      <w:r w:rsidRPr="004D6540">
        <w:rPr>
          <w:b/>
          <w:color w:val="000000"/>
        </w:rPr>
        <w:t>10</w:t>
      </w:r>
    </w:p>
    <w:p w14:paraId="43EA7947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4D6540">
        <w:rPr>
          <w:b/>
          <w:i/>
          <w:color w:val="000000"/>
          <w:sz w:val="22"/>
        </w:rPr>
        <w:t xml:space="preserve">K3 = </w:t>
      </w:r>
      <w:r w:rsidRPr="004D6540">
        <w:rPr>
          <w:b/>
          <w:color w:val="000000"/>
        </w:rPr>
        <w:t>1.7</w:t>
      </w:r>
    </w:p>
    <w:p w14:paraId="3839C7F4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Влажность материала, %, </w:t>
      </w:r>
      <w:r w:rsidRPr="004D6540">
        <w:rPr>
          <w:b/>
          <w:i/>
          <w:color w:val="000000"/>
          <w:sz w:val="22"/>
        </w:rPr>
        <w:t xml:space="preserve">VL = </w:t>
      </w:r>
      <w:r w:rsidRPr="004D6540">
        <w:rPr>
          <w:b/>
          <w:color w:val="000000"/>
        </w:rPr>
        <w:t>10</w:t>
      </w:r>
    </w:p>
    <w:p w14:paraId="06F1DF02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Коэфф., учитывающий влажность материала (табл.3.1.4), </w:t>
      </w:r>
      <w:r w:rsidRPr="004D6540">
        <w:rPr>
          <w:b/>
          <w:i/>
          <w:color w:val="000000"/>
          <w:sz w:val="22"/>
        </w:rPr>
        <w:t xml:space="preserve">K5 = </w:t>
      </w:r>
      <w:r w:rsidRPr="004D6540">
        <w:rPr>
          <w:b/>
          <w:color w:val="000000"/>
        </w:rPr>
        <w:t>0.1</w:t>
      </w:r>
    </w:p>
    <w:p w14:paraId="10980580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Размер куска материала, мм, </w:t>
      </w:r>
      <w:r w:rsidRPr="004D6540">
        <w:rPr>
          <w:b/>
          <w:i/>
          <w:color w:val="000000"/>
          <w:sz w:val="22"/>
        </w:rPr>
        <w:t xml:space="preserve">G7 = </w:t>
      </w:r>
      <w:r w:rsidRPr="004D6540">
        <w:rPr>
          <w:b/>
          <w:color w:val="000000"/>
        </w:rPr>
        <w:t>40</w:t>
      </w:r>
    </w:p>
    <w:p w14:paraId="5CD37F20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4D6540">
        <w:rPr>
          <w:b/>
          <w:i/>
          <w:color w:val="000000"/>
          <w:sz w:val="22"/>
        </w:rPr>
        <w:t xml:space="preserve">K7 = </w:t>
      </w:r>
      <w:r w:rsidRPr="004D6540">
        <w:rPr>
          <w:b/>
          <w:color w:val="000000"/>
        </w:rPr>
        <w:t>0.5</w:t>
      </w:r>
    </w:p>
    <w:p w14:paraId="76AF2E38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Поверхность пыления в плане, м2, </w:t>
      </w:r>
      <w:r w:rsidRPr="004D6540">
        <w:rPr>
          <w:b/>
          <w:i/>
          <w:color w:val="000000"/>
          <w:sz w:val="22"/>
        </w:rPr>
        <w:t xml:space="preserve">S = </w:t>
      </w:r>
      <w:r w:rsidRPr="004D6540">
        <w:rPr>
          <w:b/>
          <w:color w:val="000000"/>
        </w:rPr>
        <w:t>9999</w:t>
      </w:r>
    </w:p>
    <w:p w14:paraId="54A33FC2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4D6540">
        <w:rPr>
          <w:b/>
          <w:i/>
          <w:color w:val="000000"/>
          <w:sz w:val="22"/>
        </w:rPr>
        <w:t xml:space="preserve">K6 = </w:t>
      </w:r>
      <w:r w:rsidRPr="004D6540">
        <w:rPr>
          <w:b/>
          <w:color w:val="000000"/>
        </w:rPr>
        <w:t>1.45</w:t>
      </w:r>
    </w:p>
    <w:p w14:paraId="71826A14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4D6540">
        <w:rPr>
          <w:b/>
          <w:i/>
          <w:color w:val="000000"/>
          <w:sz w:val="22"/>
        </w:rPr>
        <w:t xml:space="preserve">Q = </w:t>
      </w:r>
      <w:r w:rsidRPr="004D6540">
        <w:rPr>
          <w:b/>
          <w:color w:val="000000"/>
        </w:rPr>
        <w:t>0.002</w:t>
      </w:r>
    </w:p>
    <w:p w14:paraId="6B806136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Количество дней с устойчивым снежным покровом, </w:t>
      </w:r>
      <w:r w:rsidRPr="004D6540">
        <w:rPr>
          <w:b/>
          <w:i/>
          <w:color w:val="000000"/>
          <w:sz w:val="22"/>
        </w:rPr>
        <w:t xml:space="preserve">TSP = </w:t>
      </w:r>
      <w:r w:rsidRPr="004D6540">
        <w:rPr>
          <w:b/>
          <w:color w:val="000000"/>
        </w:rPr>
        <w:t>151</w:t>
      </w:r>
    </w:p>
    <w:p w14:paraId="74605DC8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Продолжительность осадков в виде дождя, часов/год, </w:t>
      </w:r>
      <w:r w:rsidRPr="004D6540">
        <w:rPr>
          <w:b/>
          <w:i/>
          <w:color w:val="000000"/>
          <w:sz w:val="22"/>
        </w:rPr>
        <w:t xml:space="preserve">TO = </w:t>
      </w:r>
      <w:r w:rsidRPr="004D6540">
        <w:rPr>
          <w:b/>
          <w:color w:val="000000"/>
        </w:rPr>
        <w:t>1080</w:t>
      </w:r>
    </w:p>
    <w:p w14:paraId="6D421250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Количество дней с осадками в виде дождя в году, </w:t>
      </w:r>
      <w:r w:rsidRPr="004D6540">
        <w:rPr>
          <w:b/>
          <w:i/>
          <w:color w:val="000000"/>
          <w:sz w:val="22"/>
        </w:rPr>
        <w:t xml:space="preserve">TD = </w:t>
      </w:r>
      <w:r w:rsidRPr="004D6540">
        <w:rPr>
          <w:b/>
          <w:i/>
          <w:color w:val="000000"/>
        </w:rPr>
        <w:t xml:space="preserve">2 · TO / 24 = </w:t>
      </w:r>
      <w:r w:rsidRPr="004D6540">
        <w:rPr>
          <w:b/>
          <w:color w:val="000000"/>
        </w:rPr>
        <w:t>2 · 1080 / 24 = 90</w:t>
      </w:r>
    </w:p>
    <w:p w14:paraId="233B2BEA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4D6540">
        <w:rPr>
          <w:b/>
          <w:i/>
          <w:color w:val="000000"/>
          <w:sz w:val="22"/>
        </w:rPr>
        <w:t xml:space="preserve">NJ = </w:t>
      </w:r>
      <w:r w:rsidRPr="004D6540">
        <w:rPr>
          <w:b/>
          <w:color w:val="000000"/>
        </w:rPr>
        <w:t>0.85</w:t>
      </w:r>
    </w:p>
    <w:p w14:paraId="7D352AEA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Максимальный разовый выброс, г/с (3.2.3), </w:t>
      </w:r>
      <w:r w:rsidRPr="004D6540">
        <w:rPr>
          <w:b/>
          <w:i/>
          <w:color w:val="000000"/>
          <w:sz w:val="22"/>
        </w:rPr>
        <w:t xml:space="preserve">GC = </w:t>
      </w:r>
      <w:r w:rsidRPr="004D6540">
        <w:rPr>
          <w:b/>
          <w:i/>
          <w:color w:val="000000"/>
        </w:rPr>
        <w:t xml:space="preserve">K3 · K4 · K5 · K6 · K7 · Q · S · (1-NJ) = </w:t>
      </w:r>
      <w:r w:rsidRPr="004D6540">
        <w:rPr>
          <w:b/>
          <w:color w:val="000000"/>
        </w:rPr>
        <w:t>1.7 · 1 · 0.1 · 1.45 · 0.5 · 0.002 · 9999 · (1-0.85) = 0.37</w:t>
      </w:r>
    </w:p>
    <w:p w14:paraId="22628D47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Валовый выброс, т/год (3.2.5), </w:t>
      </w:r>
      <w:r w:rsidRPr="004D6540">
        <w:rPr>
          <w:b/>
          <w:i/>
          <w:color w:val="000000"/>
          <w:sz w:val="22"/>
        </w:rPr>
        <w:t xml:space="preserve">MC = </w:t>
      </w:r>
      <w:r w:rsidRPr="004D6540">
        <w:rPr>
          <w:b/>
          <w:i/>
          <w:color w:val="000000"/>
        </w:rPr>
        <w:t xml:space="preserve">0.0864 · K3SR · K4 · K5 · K6 · K7 · Q · S · (365-(TSP + TD)) · (1-NJ) = </w:t>
      </w:r>
      <w:r w:rsidRPr="004D6540">
        <w:rPr>
          <w:b/>
          <w:color w:val="000000"/>
        </w:rPr>
        <w:t>0.0864 · 1.2 · 1 · 0.1 · 1.45 · 0.5 · 0.002 · 9999 · (365-(151 + 90)) · (1-0.85) = 2.796</w:t>
      </w:r>
    </w:p>
    <w:p w14:paraId="287C128A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Сумма выбросов, г/с (3.2.1, 3.2.2), </w:t>
      </w:r>
      <w:r w:rsidRPr="004D6540">
        <w:rPr>
          <w:b/>
          <w:i/>
          <w:color w:val="000000"/>
          <w:sz w:val="22"/>
        </w:rPr>
        <w:t xml:space="preserve">G = </w:t>
      </w:r>
      <w:r w:rsidRPr="004D6540">
        <w:rPr>
          <w:b/>
          <w:i/>
          <w:color w:val="000000"/>
        </w:rPr>
        <w:t xml:space="preserve">G + GC = </w:t>
      </w:r>
      <w:r w:rsidRPr="004D6540">
        <w:rPr>
          <w:b/>
          <w:color w:val="000000"/>
        </w:rPr>
        <w:t>0 + 0.37 = 0.37</w:t>
      </w:r>
    </w:p>
    <w:p w14:paraId="12D38CB6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Сумма выбросов, т/год (3.2.4), </w:t>
      </w:r>
      <w:r w:rsidRPr="004D6540">
        <w:rPr>
          <w:b/>
          <w:i/>
          <w:color w:val="000000"/>
          <w:sz w:val="22"/>
        </w:rPr>
        <w:t xml:space="preserve">M = </w:t>
      </w:r>
      <w:r w:rsidRPr="004D6540">
        <w:rPr>
          <w:b/>
          <w:i/>
          <w:color w:val="000000"/>
        </w:rPr>
        <w:t xml:space="preserve">M + MC = </w:t>
      </w:r>
      <w:r w:rsidRPr="004D6540">
        <w:rPr>
          <w:b/>
          <w:color w:val="000000"/>
        </w:rPr>
        <w:t>0 + 2.796 = 2.796</w:t>
      </w:r>
    </w:p>
    <w:p w14:paraId="544D2048" w14:textId="77777777" w:rsidR="001C6256" w:rsidRPr="004D6540" w:rsidRDefault="001C6256" w:rsidP="001C6256">
      <w:pPr>
        <w:rPr>
          <w:b/>
          <w:color w:val="000000"/>
        </w:rPr>
      </w:pPr>
    </w:p>
    <w:p w14:paraId="7A4B2FB7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п.3.2.Статическое хранение материала</w:t>
      </w:r>
    </w:p>
    <w:p w14:paraId="0D7A1247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Материал: Песчано-гравийная смесь (ПГС)</w:t>
      </w:r>
    </w:p>
    <w:p w14:paraId="0BCEC38B" w14:textId="77777777" w:rsidR="001C6256" w:rsidRPr="004D6540" w:rsidRDefault="001C6256" w:rsidP="001C6256">
      <w:pPr>
        <w:rPr>
          <w:color w:val="000000"/>
          <w:sz w:val="22"/>
        </w:rPr>
      </w:pPr>
    </w:p>
    <w:p w14:paraId="59A6DD65" w14:textId="77777777" w:rsidR="001C6256" w:rsidRPr="004D6540" w:rsidRDefault="001C6256" w:rsidP="001C6256">
      <w:pPr>
        <w:rPr>
          <w:b/>
          <w:i/>
          <w:color w:val="000000"/>
          <w:u w:val="single"/>
        </w:rPr>
      </w:pPr>
      <w:r w:rsidRPr="004D6540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44A9F4C" w14:textId="77777777" w:rsidR="001C6256" w:rsidRPr="004D6540" w:rsidRDefault="001C6256" w:rsidP="001C6256">
      <w:pPr>
        <w:rPr>
          <w:b/>
          <w:i/>
          <w:color w:val="000000"/>
          <w:u w:val="single"/>
        </w:rPr>
      </w:pPr>
    </w:p>
    <w:p w14:paraId="2D4B4EA2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Материал негранулирован. Коэффициент Ke принимается равным 1</w:t>
      </w:r>
    </w:p>
    <w:p w14:paraId="50182FA7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Степень открытости: с 4-х сторон</w:t>
      </w:r>
    </w:p>
    <w:p w14:paraId="653D1A9F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Загрузочный рукав не применяется</w:t>
      </w:r>
    </w:p>
    <w:p w14:paraId="196F454D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4D6540">
        <w:rPr>
          <w:b/>
          <w:i/>
          <w:color w:val="000000"/>
          <w:sz w:val="22"/>
        </w:rPr>
        <w:t xml:space="preserve">K4 = </w:t>
      </w:r>
      <w:r w:rsidRPr="004D6540">
        <w:rPr>
          <w:b/>
          <w:color w:val="000000"/>
        </w:rPr>
        <w:t>1</w:t>
      </w:r>
    </w:p>
    <w:p w14:paraId="5A83B9CC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Скорость ветра (среднегодовая), м/с, </w:t>
      </w:r>
      <w:r w:rsidRPr="004D6540">
        <w:rPr>
          <w:b/>
          <w:i/>
          <w:color w:val="000000"/>
          <w:sz w:val="22"/>
        </w:rPr>
        <w:t xml:space="preserve">G3SR = </w:t>
      </w:r>
      <w:r w:rsidRPr="004D6540">
        <w:rPr>
          <w:b/>
          <w:color w:val="000000"/>
        </w:rPr>
        <w:t>3.6</w:t>
      </w:r>
    </w:p>
    <w:p w14:paraId="7822FBAE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4D6540">
        <w:rPr>
          <w:b/>
          <w:i/>
          <w:color w:val="000000"/>
          <w:sz w:val="22"/>
        </w:rPr>
        <w:t xml:space="preserve">K3SR = </w:t>
      </w:r>
      <w:r w:rsidRPr="004D6540">
        <w:rPr>
          <w:b/>
          <w:color w:val="000000"/>
        </w:rPr>
        <w:t>1.2</w:t>
      </w:r>
    </w:p>
    <w:p w14:paraId="1FF9B164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lastRenderedPageBreak/>
        <w:t xml:space="preserve">Скорость ветра (максимальная), м/c, </w:t>
      </w:r>
      <w:r w:rsidRPr="004D6540">
        <w:rPr>
          <w:b/>
          <w:i/>
          <w:color w:val="000000"/>
          <w:sz w:val="22"/>
        </w:rPr>
        <w:t xml:space="preserve">G3 = </w:t>
      </w:r>
      <w:r w:rsidRPr="004D6540">
        <w:rPr>
          <w:b/>
          <w:color w:val="000000"/>
        </w:rPr>
        <w:t>10</w:t>
      </w:r>
    </w:p>
    <w:p w14:paraId="26B10E5E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4D6540">
        <w:rPr>
          <w:b/>
          <w:i/>
          <w:color w:val="000000"/>
          <w:sz w:val="22"/>
        </w:rPr>
        <w:t xml:space="preserve">K3 = </w:t>
      </w:r>
      <w:r w:rsidRPr="004D6540">
        <w:rPr>
          <w:b/>
          <w:color w:val="000000"/>
        </w:rPr>
        <w:t>1.7</w:t>
      </w:r>
    </w:p>
    <w:p w14:paraId="71F04ED0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Влажность материала, %, </w:t>
      </w:r>
      <w:r w:rsidRPr="004D6540">
        <w:rPr>
          <w:b/>
          <w:i/>
          <w:color w:val="000000"/>
          <w:sz w:val="22"/>
        </w:rPr>
        <w:t xml:space="preserve">VL = </w:t>
      </w:r>
      <w:r w:rsidRPr="004D6540">
        <w:rPr>
          <w:b/>
          <w:color w:val="000000"/>
        </w:rPr>
        <w:t>10</w:t>
      </w:r>
    </w:p>
    <w:p w14:paraId="1B0010AE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Коэфф., учитывающий влажность материала (табл.3.1.4), </w:t>
      </w:r>
      <w:r w:rsidRPr="004D6540">
        <w:rPr>
          <w:b/>
          <w:i/>
          <w:color w:val="000000"/>
          <w:sz w:val="22"/>
        </w:rPr>
        <w:t xml:space="preserve">K5 = </w:t>
      </w:r>
      <w:r w:rsidRPr="004D6540">
        <w:rPr>
          <w:b/>
          <w:color w:val="000000"/>
        </w:rPr>
        <w:t>0.1</w:t>
      </w:r>
    </w:p>
    <w:p w14:paraId="5C7C95F6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Размер куска материала, мм, </w:t>
      </w:r>
      <w:r w:rsidRPr="004D6540">
        <w:rPr>
          <w:b/>
          <w:i/>
          <w:color w:val="000000"/>
          <w:sz w:val="22"/>
        </w:rPr>
        <w:t xml:space="preserve">G7 = </w:t>
      </w:r>
      <w:r w:rsidRPr="004D6540">
        <w:rPr>
          <w:b/>
          <w:color w:val="000000"/>
        </w:rPr>
        <w:t>40</w:t>
      </w:r>
    </w:p>
    <w:p w14:paraId="5F34C382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4D6540">
        <w:rPr>
          <w:b/>
          <w:i/>
          <w:color w:val="000000"/>
          <w:sz w:val="22"/>
        </w:rPr>
        <w:t xml:space="preserve">K7 = </w:t>
      </w:r>
      <w:r w:rsidRPr="004D6540">
        <w:rPr>
          <w:b/>
          <w:color w:val="000000"/>
        </w:rPr>
        <w:t>0.5</w:t>
      </w:r>
    </w:p>
    <w:p w14:paraId="675DDF36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Поверхность пыления в плане, м2, </w:t>
      </w:r>
      <w:r w:rsidRPr="004D6540">
        <w:rPr>
          <w:b/>
          <w:i/>
          <w:color w:val="000000"/>
          <w:sz w:val="22"/>
        </w:rPr>
        <w:t xml:space="preserve">S = </w:t>
      </w:r>
      <w:r w:rsidRPr="004D6540">
        <w:rPr>
          <w:b/>
          <w:color w:val="000000"/>
        </w:rPr>
        <w:t>2989.8</w:t>
      </w:r>
    </w:p>
    <w:p w14:paraId="23FF26BC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4D6540">
        <w:rPr>
          <w:b/>
          <w:i/>
          <w:color w:val="000000"/>
          <w:sz w:val="22"/>
        </w:rPr>
        <w:t xml:space="preserve">K6 = </w:t>
      </w:r>
      <w:r w:rsidRPr="004D6540">
        <w:rPr>
          <w:b/>
          <w:color w:val="000000"/>
        </w:rPr>
        <w:t>1.45</w:t>
      </w:r>
    </w:p>
    <w:p w14:paraId="5E1157DC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4D6540">
        <w:rPr>
          <w:b/>
          <w:i/>
          <w:color w:val="000000"/>
          <w:sz w:val="22"/>
        </w:rPr>
        <w:t xml:space="preserve">Q = </w:t>
      </w:r>
      <w:r w:rsidRPr="004D6540">
        <w:rPr>
          <w:b/>
          <w:color w:val="000000"/>
        </w:rPr>
        <w:t>0.002</w:t>
      </w:r>
    </w:p>
    <w:p w14:paraId="4B43AA81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Количество дней с устойчивым снежным покровом, </w:t>
      </w:r>
      <w:r w:rsidRPr="004D6540">
        <w:rPr>
          <w:b/>
          <w:i/>
          <w:color w:val="000000"/>
          <w:sz w:val="22"/>
        </w:rPr>
        <w:t xml:space="preserve">TSP = </w:t>
      </w:r>
      <w:r w:rsidRPr="004D6540">
        <w:rPr>
          <w:b/>
          <w:color w:val="000000"/>
        </w:rPr>
        <w:t>151</w:t>
      </w:r>
    </w:p>
    <w:p w14:paraId="24B3FAA8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Продолжительность осадков в виде дождя, часов/год, </w:t>
      </w:r>
      <w:r w:rsidRPr="004D6540">
        <w:rPr>
          <w:b/>
          <w:i/>
          <w:color w:val="000000"/>
          <w:sz w:val="22"/>
        </w:rPr>
        <w:t xml:space="preserve">TO = </w:t>
      </w:r>
      <w:r w:rsidRPr="004D6540">
        <w:rPr>
          <w:b/>
          <w:color w:val="000000"/>
        </w:rPr>
        <w:t>1080</w:t>
      </w:r>
    </w:p>
    <w:p w14:paraId="05FE9D1B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Количество дней с осадками в виде дождя в году, </w:t>
      </w:r>
      <w:r w:rsidRPr="004D6540">
        <w:rPr>
          <w:b/>
          <w:i/>
          <w:color w:val="000000"/>
          <w:sz w:val="22"/>
        </w:rPr>
        <w:t xml:space="preserve">TD = </w:t>
      </w:r>
      <w:r w:rsidRPr="004D6540">
        <w:rPr>
          <w:b/>
          <w:i/>
          <w:color w:val="000000"/>
        </w:rPr>
        <w:t xml:space="preserve">2 · TO / 24 = </w:t>
      </w:r>
      <w:r w:rsidRPr="004D6540">
        <w:rPr>
          <w:b/>
          <w:color w:val="000000"/>
        </w:rPr>
        <w:t>2 · 1080 / 24 = 90</w:t>
      </w:r>
    </w:p>
    <w:p w14:paraId="076AE5BB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4D6540">
        <w:rPr>
          <w:b/>
          <w:i/>
          <w:color w:val="000000"/>
          <w:sz w:val="22"/>
        </w:rPr>
        <w:t xml:space="preserve">NJ = </w:t>
      </w:r>
      <w:r w:rsidRPr="004D6540">
        <w:rPr>
          <w:b/>
          <w:color w:val="000000"/>
        </w:rPr>
        <w:t>0.85</w:t>
      </w:r>
    </w:p>
    <w:p w14:paraId="184EB735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Максимальный разовый выброс, г/с (3.2.3), </w:t>
      </w:r>
      <w:r w:rsidRPr="004D6540">
        <w:rPr>
          <w:b/>
          <w:i/>
          <w:color w:val="000000"/>
          <w:sz w:val="22"/>
        </w:rPr>
        <w:t xml:space="preserve">GC = </w:t>
      </w:r>
      <w:r w:rsidRPr="004D6540">
        <w:rPr>
          <w:b/>
          <w:i/>
          <w:color w:val="000000"/>
        </w:rPr>
        <w:t xml:space="preserve">K3 · K4 · K5 · K6 · K7 · Q · S · (1-NJ) = </w:t>
      </w:r>
      <w:r w:rsidRPr="004D6540">
        <w:rPr>
          <w:b/>
          <w:color w:val="000000"/>
        </w:rPr>
        <w:t>1.7 · 1 · 0.1 · 1.45 · 0.5 · 0.002 · 2989.8 · (1-0.85) = 0.1105</w:t>
      </w:r>
    </w:p>
    <w:p w14:paraId="60F2C55F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Валовый выброс, т/год (3.2.5), </w:t>
      </w:r>
      <w:r w:rsidRPr="004D6540">
        <w:rPr>
          <w:b/>
          <w:i/>
          <w:color w:val="000000"/>
          <w:sz w:val="22"/>
        </w:rPr>
        <w:t xml:space="preserve">MC = </w:t>
      </w:r>
      <w:r w:rsidRPr="004D6540">
        <w:rPr>
          <w:b/>
          <w:i/>
          <w:color w:val="000000"/>
        </w:rPr>
        <w:t xml:space="preserve">0.0864 · K3SR · K4 · K5 · K6 · K7 · Q · S · (365-(TSP + TD)) · (1-NJ) = </w:t>
      </w:r>
      <w:r w:rsidRPr="004D6540">
        <w:rPr>
          <w:b/>
          <w:color w:val="000000"/>
        </w:rPr>
        <w:t>0.0864 · 1.2 · 1 · 0.1 · 1.45 · 0.5 · 0.002 · 2989.8 · (365-(151 + 90)) · (1-0.85) = 0.836</w:t>
      </w:r>
    </w:p>
    <w:p w14:paraId="67321D44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Сумма выбросов, г/с (3.2.1, 3.2.2), </w:t>
      </w:r>
      <w:r w:rsidRPr="004D6540">
        <w:rPr>
          <w:b/>
          <w:i/>
          <w:color w:val="000000"/>
          <w:sz w:val="22"/>
        </w:rPr>
        <w:t xml:space="preserve">G = </w:t>
      </w:r>
      <w:r w:rsidRPr="004D6540">
        <w:rPr>
          <w:b/>
          <w:i/>
          <w:color w:val="000000"/>
        </w:rPr>
        <w:t xml:space="preserve">G + GC = </w:t>
      </w:r>
      <w:r w:rsidRPr="004D6540">
        <w:rPr>
          <w:b/>
          <w:color w:val="000000"/>
        </w:rPr>
        <w:t>0.37 + 0.1105 = 0.4805</w:t>
      </w:r>
    </w:p>
    <w:p w14:paraId="53E636BB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Сумма выбросов, т/год (3.2.4), </w:t>
      </w:r>
      <w:r w:rsidRPr="004D6540">
        <w:rPr>
          <w:b/>
          <w:i/>
          <w:color w:val="000000"/>
          <w:sz w:val="22"/>
        </w:rPr>
        <w:t xml:space="preserve">M = </w:t>
      </w:r>
      <w:r w:rsidRPr="004D6540">
        <w:rPr>
          <w:b/>
          <w:i/>
          <w:color w:val="000000"/>
        </w:rPr>
        <w:t xml:space="preserve">M + MC = </w:t>
      </w:r>
      <w:r w:rsidRPr="004D6540">
        <w:rPr>
          <w:b/>
          <w:color w:val="000000"/>
        </w:rPr>
        <w:t>2.796 + 0.836 = 3.63</w:t>
      </w:r>
    </w:p>
    <w:p w14:paraId="2BFACCBD" w14:textId="77777777" w:rsidR="001C6256" w:rsidRPr="004D6540" w:rsidRDefault="001C6256" w:rsidP="001C6256">
      <w:pPr>
        <w:rPr>
          <w:b/>
          <w:color w:val="000000"/>
        </w:rPr>
      </w:pPr>
    </w:p>
    <w:p w14:paraId="77490904" w14:textId="77777777" w:rsidR="001C6256" w:rsidRPr="004D6540" w:rsidRDefault="001C6256" w:rsidP="001C6256">
      <w:pPr>
        <w:rPr>
          <w:b/>
          <w:i/>
          <w:color w:val="000000"/>
          <w:sz w:val="22"/>
        </w:rPr>
      </w:pPr>
      <w:r w:rsidRPr="004D6540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1C6256" w:rsidRPr="004D6540" w14:paraId="0B84E4C7" w14:textId="77777777" w:rsidTr="001C625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CC5B7" w14:textId="044964F0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9E4CE" w14:textId="0EB1F8F9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B9F2E" w14:textId="5CA91B42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9A93" w14:textId="5E8792A9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1C6256" w:rsidRPr="004D6540" w14:paraId="7B8AA361" w14:textId="77777777" w:rsidTr="001C625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3145" w14:textId="10AAA851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04A6" w14:textId="7E07EA70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3351" w14:textId="10B9C1AD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0.4805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6A30" w14:textId="4147CE68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3.63</w:t>
            </w:r>
          </w:p>
        </w:tc>
      </w:tr>
    </w:tbl>
    <w:p w14:paraId="466F5AD7" w14:textId="4F8D3577" w:rsidR="001C6256" w:rsidRPr="004D6540" w:rsidRDefault="001C6256" w:rsidP="001C6256">
      <w:pPr>
        <w:rPr>
          <w:color w:val="000000"/>
          <w:sz w:val="22"/>
        </w:rPr>
      </w:pPr>
    </w:p>
    <w:p w14:paraId="4C34F476" w14:textId="77777777" w:rsidR="001C6256" w:rsidRPr="004D6540" w:rsidRDefault="001C6256" w:rsidP="001C6256">
      <w:pPr>
        <w:rPr>
          <w:color w:val="000000"/>
          <w:sz w:val="22"/>
        </w:rPr>
      </w:pPr>
    </w:p>
    <w:p w14:paraId="778E68C4" w14:textId="77777777" w:rsidR="001C6256" w:rsidRPr="004D6540" w:rsidRDefault="001C6256" w:rsidP="001C6256">
      <w:pPr>
        <w:rPr>
          <w:b/>
          <w:i/>
          <w:color w:val="000000"/>
          <w:sz w:val="22"/>
        </w:rPr>
      </w:pPr>
    </w:p>
    <w:p w14:paraId="5DE4CA82" w14:textId="77777777" w:rsidR="001C6256" w:rsidRPr="004D6540" w:rsidRDefault="001C6256" w:rsidP="001C6256">
      <w:pPr>
        <w:rPr>
          <w:b/>
          <w:i/>
          <w:color w:val="000000"/>
          <w:sz w:val="22"/>
        </w:rPr>
      </w:pPr>
    </w:p>
    <w:p w14:paraId="1D1F1719" w14:textId="77777777" w:rsidR="001C6256" w:rsidRPr="004D6540" w:rsidRDefault="001C6256" w:rsidP="001C6256">
      <w:pPr>
        <w:rPr>
          <w:b/>
          <w:i/>
          <w:color w:val="000000"/>
          <w:sz w:val="22"/>
        </w:rPr>
      </w:pPr>
    </w:p>
    <w:p w14:paraId="5B23DBDA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ЭРА v3.0.406</w:t>
      </w:r>
    </w:p>
    <w:p w14:paraId="2D0B2253" w14:textId="77777777" w:rsidR="001C6256" w:rsidRPr="004D6540" w:rsidRDefault="001C6256" w:rsidP="001C6256">
      <w:pPr>
        <w:rPr>
          <w:color w:val="000000"/>
          <w:sz w:val="22"/>
        </w:rPr>
      </w:pPr>
    </w:p>
    <w:p w14:paraId="27A5BDBB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Дата:01.07.26 Время:12:50:13</w:t>
      </w:r>
    </w:p>
    <w:p w14:paraId="0A914810" w14:textId="77777777" w:rsidR="001C6256" w:rsidRPr="004D6540" w:rsidRDefault="001C6256" w:rsidP="001C6256">
      <w:pPr>
        <w:rPr>
          <w:color w:val="000000"/>
          <w:sz w:val="22"/>
        </w:rPr>
      </w:pPr>
    </w:p>
    <w:p w14:paraId="73AEA39D" w14:textId="77777777" w:rsidR="001C6256" w:rsidRPr="004D6540" w:rsidRDefault="001C6256" w:rsidP="001C6256">
      <w:pPr>
        <w:jc w:val="center"/>
        <w:rPr>
          <w:b/>
          <w:color w:val="000000"/>
          <w:sz w:val="28"/>
        </w:rPr>
      </w:pPr>
      <w:r w:rsidRPr="004D6540">
        <w:rPr>
          <w:b/>
          <w:color w:val="000000"/>
          <w:sz w:val="28"/>
        </w:rPr>
        <w:t xml:space="preserve">               РАСЧЕТ ВАЛОВЫХ ВЫБРОСОВ</w:t>
      </w:r>
    </w:p>
    <w:p w14:paraId="3F451C2A" w14:textId="77777777" w:rsidR="001C6256" w:rsidRPr="004D6540" w:rsidRDefault="001C6256" w:rsidP="001C6256">
      <w:pPr>
        <w:jc w:val="center"/>
        <w:rPr>
          <w:b/>
          <w:color w:val="000000"/>
          <w:sz w:val="28"/>
        </w:rPr>
      </w:pPr>
    </w:p>
    <w:p w14:paraId="609A106F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Город: 329, Костанайский район, климат 25</w:t>
      </w:r>
    </w:p>
    <w:p w14:paraId="5B879DF9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Объект: 0001, Вариант 1 ТОО "Bai kum group", месторождение Рыспай-1</w:t>
      </w:r>
    </w:p>
    <w:p w14:paraId="0EF65084" w14:textId="77777777" w:rsidR="001C6256" w:rsidRPr="004D6540" w:rsidRDefault="001C6256" w:rsidP="001C6256">
      <w:pPr>
        <w:rPr>
          <w:color w:val="000000"/>
          <w:sz w:val="22"/>
        </w:rPr>
      </w:pPr>
    </w:p>
    <w:p w14:paraId="11DCFE69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Источник загрязнения: 6014, Пылящая поверхность</w:t>
      </w:r>
    </w:p>
    <w:p w14:paraId="5DF95B0D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Источник выделения: 6014 01, Бурт ПРС №2</w:t>
      </w:r>
    </w:p>
    <w:p w14:paraId="6AD5918C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Список литературы:</w:t>
      </w:r>
    </w:p>
    <w:p w14:paraId="168DE23D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455573D5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72A0917F" w14:textId="77777777" w:rsidR="001C6256" w:rsidRPr="004D6540" w:rsidRDefault="001C6256" w:rsidP="001C6256">
      <w:pPr>
        <w:rPr>
          <w:color w:val="000000"/>
          <w:sz w:val="22"/>
        </w:rPr>
      </w:pPr>
    </w:p>
    <w:p w14:paraId="67DD618B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54EDF903" w14:textId="77777777" w:rsidR="001C6256" w:rsidRPr="004D6540" w:rsidRDefault="001C6256" w:rsidP="001C6256">
      <w:pPr>
        <w:rPr>
          <w:color w:val="000000"/>
          <w:sz w:val="22"/>
        </w:rPr>
      </w:pPr>
    </w:p>
    <w:p w14:paraId="12AF2E75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п.3.2.Статическое хранение материала</w:t>
      </w:r>
    </w:p>
    <w:p w14:paraId="478A5829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Материал: Песчано-гравийная смесь (ПГС)</w:t>
      </w:r>
    </w:p>
    <w:p w14:paraId="3B4E8577" w14:textId="77777777" w:rsidR="001C6256" w:rsidRPr="004D6540" w:rsidRDefault="001C6256" w:rsidP="001C6256">
      <w:pPr>
        <w:rPr>
          <w:color w:val="000000"/>
          <w:sz w:val="22"/>
        </w:rPr>
      </w:pPr>
    </w:p>
    <w:p w14:paraId="48BB708E" w14:textId="77777777" w:rsidR="001C6256" w:rsidRPr="004D6540" w:rsidRDefault="001C6256" w:rsidP="001C6256">
      <w:pPr>
        <w:rPr>
          <w:b/>
          <w:i/>
          <w:color w:val="000000"/>
          <w:u w:val="single"/>
        </w:rPr>
      </w:pPr>
      <w:r w:rsidRPr="004D6540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24FEAC6" w14:textId="77777777" w:rsidR="001C6256" w:rsidRPr="004D6540" w:rsidRDefault="001C6256" w:rsidP="001C6256">
      <w:pPr>
        <w:rPr>
          <w:b/>
          <w:i/>
          <w:color w:val="000000"/>
          <w:u w:val="single"/>
        </w:rPr>
      </w:pPr>
    </w:p>
    <w:p w14:paraId="3E03F773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Материал негранулирован. Коэффициент Ke принимается равным 1</w:t>
      </w:r>
    </w:p>
    <w:p w14:paraId="51636932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Степень открытости: с 4-х сторон</w:t>
      </w:r>
    </w:p>
    <w:p w14:paraId="174775BB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Загрузочный рукав не применяется</w:t>
      </w:r>
    </w:p>
    <w:p w14:paraId="7D343A4D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4D6540">
        <w:rPr>
          <w:b/>
          <w:i/>
          <w:color w:val="000000"/>
          <w:sz w:val="22"/>
        </w:rPr>
        <w:t xml:space="preserve">K4 = </w:t>
      </w:r>
      <w:r w:rsidRPr="004D6540">
        <w:rPr>
          <w:b/>
          <w:color w:val="000000"/>
        </w:rPr>
        <w:t>1</w:t>
      </w:r>
    </w:p>
    <w:p w14:paraId="2E8FEDD6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Скорость ветра (среднегодовая), м/с, </w:t>
      </w:r>
      <w:r w:rsidRPr="004D6540">
        <w:rPr>
          <w:b/>
          <w:i/>
          <w:color w:val="000000"/>
          <w:sz w:val="22"/>
        </w:rPr>
        <w:t xml:space="preserve">G3SR = </w:t>
      </w:r>
      <w:r w:rsidRPr="004D6540">
        <w:rPr>
          <w:b/>
          <w:color w:val="000000"/>
        </w:rPr>
        <w:t>3.6</w:t>
      </w:r>
    </w:p>
    <w:p w14:paraId="0AD578E0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4D6540">
        <w:rPr>
          <w:b/>
          <w:i/>
          <w:color w:val="000000"/>
          <w:sz w:val="22"/>
        </w:rPr>
        <w:t xml:space="preserve">K3SR = </w:t>
      </w:r>
      <w:r w:rsidRPr="004D6540">
        <w:rPr>
          <w:b/>
          <w:color w:val="000000"/>
        </w:rPr>
        <w:t>1.2</w:t>
      </w:r>
    </w:p>
    <w:p w14:paraId="33FAC478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Скорость ветра (максимальная), м/c, </w:t>
      </w:r>
      <w:r w:rsidRPr="004D6540">
        <w:rPr>
          <w:b/>
          <w:i/>
          <w:color w:val="000000"/>
          <w:sz w:val="22"/>
        </w:rPr>
        <w:t xml:space="preserve">G3 = </w:t>
      </w:r>
      <w:r w:rsidRPr="004D6540">
        <w:rPr>
          <w:b/>
          <w:color w:val="000000"/>
        </w:rPr>
        <w:t>10</w:t>
      </w:r>
    </w:p>
    <w:p w14:paraId="38CC8806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4D6540">
        <w:rPr>
          <w:b/>
          <w:i/>
          <w:color w:val="000000"/>
          <w:sz w:val="22"/>
        </w:rPr>
        <w:t xml:space="preserve">K3 = </w:t>
      </w:r>
      <w:r w:rsidRPr="004D6540">
        <w:rPr>
          <w:b/>
          <w:color w:val="000000"/>
        </w:rPr>
        <w:t>1.7</w:t>
      </w:r>
    </w:p>
    <w:p w14:paraId="78F7B7C9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Влажность материала, %, </w:t>
      </w:r>
      <w:r w:rsidRPr="004D6540">
        <w:rPr>
          <w:b/>
          <w:i/>
          <w:color w:val="000000"/>
          <w:sz w:val="22"/>
        </w:rPr>
        <w:t xml:space="preserve">VL = </w:t>
      </w:r>
      <w:r w:rsidRPr="004D6540">
        <w:rPr>
          <w:b/>
          <w:color w:val="000000"/>
        </w:rPr>
        <w:t>10</w:t>
      </w:r>
    </w:p>
    <w:p w14:paraId="11CD7E65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Коэфф., учитывающий влажность материала (табл.3.1.4), </w:t>
      </w:r>
      <w:r w:rsidRPr="004D6540">
        <w:rPr>
          <w:b/>
          <w:i/>
          <w:color w:val="000000"/>
          <w:sz w:val="22"/>
        </w:rPr>
        <w:t xml:space="preserve">K5 = </w:t>
      </w:r>
      <w:r w:rsidRPr="004D6540">
        <w:rPr>
          <w:b/>
          <w:color w:val="000000"/>
        </w:rPr>
        <w:t>0.1</w:t>
      </w:r>
    </w:p>
    <w:p w14:paraId="44596A36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Размер куска материала, мм, </w:t>
      </w:r>
      <w:r w:rsidRPr="004D6540">
        <w:rPr>
          <w:b/>
          <w:i/>
          <w:color w:val="000000"/>
          <w:sz w:val="22"/>
        </w:rPr>
        <w:t xml:space="preserve">G7 = </w:t>
      </w:r>
      <w:r w:rsidRPr="004D6540">
        <w:rPr>
          <w:b/>
          <w:color w:val="000000"/>
        </w:rPr>
        <w:t>40</w:t>
      </w:r>
    </w:p>
    <w:p w14:paraId="6BF96817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4D6540">
        <w:rPr>
          <w:b/>
          <w:i/>
          <w:color w:val="000000"/>
          <w:sz w:val="22"/>
        </w:rPr>
        <w:t xml:space="preserve">K7 = </w:t>
      </w:r>
      <w:r w:rsidRPr="004D6540">
        <w:rPr>
          <w:b/>
          <w:color w:val="000000"/>
        </w:rPr>
        <w:t>0.5</w:t>
      </w:r>
    </w:p>
    <w:p w14:paraId="13EB3FD1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Поверхность пыления в плане, м2, </w:t>
      </w:r>
      <w:r w:rsidRPr="004D6540">
        <w:rPr>
          <w:b/>
          <w:i/>
          <w:color w:val="000000"/>
          <w:sz w:val="22"/>
        </w:rPr>
        <w:t xml:space="preserve">S = </w:t>
      </w:r>
      <w:r w:rsidRPr="004D6540">
        <w:rPr>
          <w:b/>
          <w:color w:val="000000"/>
        </w:rPr>
        <w:t>9999</w:t>
      </w:r>
    </w:p>
    <w:p w14:paraId="79B65790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lastRenderedPageBreak/>
        <w:t xml:space="preserve">Kоэфф., учитывающий профиль поверхности складируемого материала, </w:t>
      </w:r>
      <w:r w:rsidRPr="004D6540">
        <w:rPr>
          <w:b/>
          <w:i/>
          <w:color w:val="000000"/>
          <w:sz w:val="22"/>
        </w:rPr>
        <w:t xml:space="preserve">K6 = </w:t>
      </w:r>
      <w:r w:rsidRPr="004D6540">
        <w:rPr>
          <w:b/>
          <w:color w:val="000000"/>
        </w:rPr>
        <w:t>1.45</w:t>
      </w:r>
    </w:p>
    <w:p w14:paraId="3DEEE6E7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4D6540">
        <w:rPr>
          <w:b/>
          <w:i/>
          <w:color w:val="000000"/>
          <w:sz w:val="22"/>
        </w:rPr>
        <w:t xml:space="preserve">Q = </w:t>
      </w:r>
      <w:r w:rsidRPr="004D6540">
        <w:rPr>
          <w:b/>
          <w:color w:val="000000"/>
        </w:rPr>
        <w:t>0.002</w:t>
      </w:r>
    </w:p>
    <w:p w14:paraId="2D180801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Количество дней с устойчивым снежным покровом, </w:t>
      </w:r>
      <w:r w:rsidRPr="004D6540">
        <w:rPr>
          <w:b/>
          <w:i/>
          <w:color w:val="000000"/>
          <w:sz w:val="22"/>
        </w:rPr>
        <w:t xml:space="preserve">TSP = </w:t>
      </w:r>
      <w:r w:rsidRPr="004D6540">
        <w:rPr>
          <w:b/>
          <w:color w:val="000000"/>
        </w:rPr>
        <w:t>151</w:t>
      </w:r>
    </w:p>
    <w:p w14:paraId="401BD7AD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Продолжительность осадков в виде дождя, часов/год, </w:t>
      </w:r>
      <w:r w:rsidRPr="004D6540">
        <w:rPr>
          <w:b/>
          <w:i/>
          <w:color w:val="000000"/>
          <w:sz w:val="22"/>
        </w:rPr>
        <w:t xml:space="preserve">TO = </w:t>
      </w:r>
      <w:r w:rsidRPr="004D6540">
        <w:rPr>
          <w:b/>
          <w:color w:val="000000"/>
        </w:rPr>
        <w:t>1080</w:t>
      </w:r>
    </w:p>
    <w:p w14:paraId="12254797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Количество дней с осадками в виде дождя в году, </w:t>
      </w:r>
      <w:r w:rsidRPr="004D6540">
        <w:rPr>
          <w:b/>
          <w:i/>
          <w:color w:val="000000"/>
          <w:sz w:val="22"/>
        </w:rPr>
        <w:t xml:space="preserve">TD = </w:t>
      </w:r>
      <w:r w:rsidRPr="004D6540">
        <w:rPr>
          <w:b/>
          <w:i/>
          <w:color w:val="000000"/>
        </w:rPr>
        <w:t xml:space="preserve">2 · TO / 24 = </w:t>
      </w:r>
      <w:r w:rsidRPr="004D6540">
        <w:rPr>
          <w:b/>
          <w:color w:val="000000"/>
        </w:rPr>
        <w:t>2 · 1080 / 24 = 90</w:t>
      </w:r>
    </w:p>
    <w:p w14:paraId="15F1E73B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4D6540">
        <w:rPr>
          <w:b/>
          <w:i/>
          <w:color w:val="000000"/>
          <w:sz w:val="22"/>
        </w:rPr>
        <w:t xml:space="preserve">NJ = </w:t>
      </w:r>
      <w:r w:rsidRPr="004D6540">
        <w:rPr>
          <w:b/>
          <w:color w:val="000000"/>
        </w:rPr>
        <w:t>0.85</w:t>
      </w:r>
    </w:p>
    <w:p w14:paraId="3DCBE4D0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Максимальный разовый выброс, г/с (3.2.3), </w:t>
      </w:r>
      <w:r w:rsidRPr="004D6540">
        <w:rPr>
          <w:b/>
          <w:i/>
          <w:color w:val="000000"/>
          <w:sz w:val="22"/>
        </w:rPr>
        <w:t xml:space="preserve">GC = </w:t>
      </w:r>
      <w:r w:rsidRPr="004D6540">
        <w:rPr>
          <w:b/>
          <w:i/>
          <w:color w:val="000000"/>
        </w:rPr>
        <w:t xml:space="preserve">K3 · K4 · K5 · K6 · K7 · Q · S · (1-NJ) = </w:t>
      </w:r>
      <w:r w:rsidRPr="004D6540">
        <w:rPr>
          <w:b/>
          <w:color w:val="000000"/>
        </w:rPr>
        <w:t>1.7 · 1 · 0.1 · 1.45 · 0.5 · 0.002 · 9999 · (1-0.85) = 0.37</w:t>
      </w:r>
    </w:p>
    <w:p w14:paraId="74055DED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Валовый выброс, т/год (3.2.5), </w:t>
      </w:r>
      <w:r w:rsidRPr="004D6540">
        <w:rPr>
          <w:b/>
          <w:i/>
          <w:color w:val="000000"/>
          <w:sz w:val="22"/>
        </w:rPr>
        <w:t xml:space="preserve">MC = </w:t>
      </w:r>
      <w:r w:rsidRPr="004D6540">
        <w:rPr>
          <w:b/>
          <w:i/>
          <w:color w:val="000000"/>
        </w:rPr>
        <w:t xml:space="preserve">0.0864 · K3SR · K4 · K5 · K6 · K7 · Q · S · (365-(TSP + TD)) · (1-NJ) = </w:t>
      </w:r>
      <w:r w:rsidRPr="004D6540">
        <w:rPr>
          <w:b/>
          <w:color w:val="000000"/>
        </w:rPr>
        <w:t>0.0864 · 1.2 · 1 · 0.1 · 1.45 · 0.5 · 0.002 · 9999 · (365-(151 + 90)) · (1-0.85) = 2.796</w:t>
      </w:r>
    </w:p>
    <w:p w14:paraId="4A336345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Сумма выбросов, г/с (3.2.1, 3.2.2), </w:t>
      </w:r>
      <w:r w:rsidRPr="004D6540">
        <w:rPr>
          <w:b/>
          <w:i/>
          <w:color w:val="000000"/>
          <w:sz w:val="22"/>
        </w:rPr>
        <w:t xml:space="preserve">G = </w:t>
      </w:r>
      <w:r w:rsidRPr="004D6540">
        <w:rPr>
          <w:b/>
          <w:i/>
          <w:color w:val="000000"/>
        </w:rPr>
        <w:t xml:space="preserve">G + GC = </w:t>
      </w:r>
      <w:r w:rsidRPr="004D6540">
        <w:rPr>
          <w:b/>
          <w:color w:val="000000"/>
        </w:rPr>
        <w:t>0 + 0.37 = 0.37</w:t>
      </w:r>
    </w:p>
    <w:p w14:paraId="3F5BC7EE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Сумма выбросов, т/год (3.2.4), </w:t>
      </w:r>
      <w:r w:rsidRPr="004D6540">
        <w:rPr>
          <w:b/>
          <w:i/>
          <w:color w:val="000000"/>
          <w:sz w:val="22"/>
        </w:rPr>
        <w:t xml:space="preserve">M = </w:t>
      </w:r>
      <w:r w:rsidRPr="004D6540">
        <w:rPr>
          <w:b/>
          <w:i/>
          <w:color w:val="000000"/>
        </w:rPr>
        <w:t xml:space="preserve">M + MC = </w:t>
      </w:r>
      <w:r w:rsidRPr="004D6540">
        <w:rPr>
          <w:b/>
          <w:color w:val="000000"/>
        </w:rPr>
        <w:t>0 + 2.796 = 2.796</w:t>
      </w:r>
    </w:p>
    <w:p w14:paraId="26E64A31" w14:textId="77777777" w:rsidR="001C6256" w:rsidRPr="004D6540" w:rsidRDefault="001C6256" w:rsidP="001C6256">
      <w:pPr>
        <w:rPr>
          <w:b/>
          <w:color w:val="000000"/>
        </w:rPr>
      </w:pPr>
    </w:p>
    <w:p w14:paraId="3572B4EA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п.3.2.Статическое хранение материала</w:t>
      </w:r>
    </w:p>
    <w:p w14:paraId="0B58A018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Материал: Песчано-гравийная смесь (ПГС)</w:t>
      </w:r>
    </w:p>
    <w:p w14:paraId="1020614F" w14:textId="77777777" w:rsidR="001C6256" w:rsidRPr="004D6540" w:rsidRDefault="001C6256" w:rsidP="001C6256">
      <w:pPr>
        <w:rPr>
          <w:color w:val="000000"/>
          <w:sz w:val="22"/>
        </w:rPr>
      </w:pPr>
    </w:p>
    <w:p w14:paraId="067A66EC" w14:textId="77777777" w:rsidR="001C6256" w:rsidRPr="004D6540" w:rsidRDefault="001C6256" w:rsidP="001C6256">
      <w:pPr>
        <w:rPr>
          <w:b/>
          <w:i/>
          <w:color w:val="000000"/>
          <w:u w:val="single"/>
        </w:rPr>
      </w:pPr>
      <w:r w:rsidRPr="004D6540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ABB74D3" w14:textId="77777777" w:rsidR="001C6256" w:rsidRPr="004D6540" w:rsidRDefault="001C6256" w:rsidP="001C6256">
      <w:pPr>
        <w:rPr>
          <w:b/>
          <w:i/>
          <w:color w:val="000000"/>
          <w:u w:val="single"/>
        </w:rPr>
      </w:pPr>
    </w:p>
    <w:p w14:paraId="125C5A46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Материал негранулирован. Коэффициент Ke принимается равным 1</w:t>
      </w:r>
    </w:p>
    <w:p w14:paraId="26B001EA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Степень открытости: с 4-х сторон</w:t>
      </w:r>
    </w:p>
    <w:p w14:paraId="26CF320F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Загрузочный рукав не применяется</w:t>
      </w:r>
    </w:p>
    <w:p w14:paraId="0B8C60E1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4D6540">
        <w:rPr>
          <w:b/>
          <w:i/>
          <w:color w:val="000000"/>
          <w:sz w:val="22"/>
        </w:rPr>
        <w:t xml:space="preserve">K4 = </w:t>
      </w:r>
      <w:r w:rsidRPr="004D6540">
        <w:rPr>
          <w:b/>
          <w:color w:val="000000"/>
        </w:rPr>
        <w:t>1</w:t>
      </w:r>
    </w:p>
    <w:p w14:paraId="0C4504C9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Скорость ветра (среднегодовая), м/с, </w:t>
      </w:r>
      <w:r w:rsidRPr="004D6540">
        <w:rPr>
          <w:b/>
          <w:i/>
          <w:color w:val="000000"/>
          <w:sz w:val="22"/>
        </w:rPr>
        <w:t xml:space="preserve">G3SR = </w:t>
      </w:r>
      <w:r w:rsidRPr="004D6540">
        <w:rPr>
          <w:b/>
          <w:color w:val="000000"/>
        </w:rPr>
        <w:t>3.6</w:t>
      </w:r>
    </w:p>
    <w:p w14:paraId="6E885A88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4D6540">
        <w:rPr>
          <w:b/>
          <w:i/>
          <w:color w:val="000000"/>
          <w:sz w:val="22"/>
        </w:rPr>
        <w:t xml:space="preserve">K3SR = </w:t>
      </w:r>
      <w:r w:rsidRPr="004D6540">
        <w:rPr>
          <w:b/>
          <w:color w:val="000000"/>
        </w:rPr>
        <w:t>1.2</w:t>
      </w:r>
    </w:p>
    <w:p w14:paraId="3BD822BF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Скорость ветра (максимальная), м/c, </w:t>
      </w:r>
      <w:r w:rsidRPr="004D6540">
        <w:rPr>
          <w:b/>
          <w:i/>
          <w:color w:val="000000"/>
          <w:sz w:val="22"/>
        </w:rPr>
        <w:t xml:space="preserve">G3 = </w:t>
      </w:r>
      <w:r w:rsidRPr="004D6540">
        <w:rPr>
          <w:b/>
          <w:color w:val="000000"/>
        </w:rPr>
        <w:t>10</w:t>
      </w:r>
    </w:p>
    <w:p w14:paraId="2F756F3C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4D6540">
        <w:rPr>
          <w:b/>
          <w:i/>
          <w:color w:val="000000"/>
          <w:sz w:val="22"/>
        </w:rPr>
        <w:t xml:space="preserve">K3 = </w:t>
      </w:r>
      <w:r w:rsidRPr="004D6540">
        <w:rPr>
          <w:b/>
          <w:color w:val="000000"/>
        </w:rPr>
        <w:t>1.7</w:t>
      </w:r>
    </w:p>
    <w:p w14:paraId="7F0775D5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Влажность материала, %, </w:t>
      </w:r>
      <w:r w:rsidRPr="004D6540">
        <w:rPr>
          <w:b/>
          <w:i/>
          <w:color w:val="000000"/>
          <w:sz w:val="22"/>
        </w:rPr>
        <w:t xml:space="preserve">VL = </w:t>
      </w:r>
      <w:r w:rsidRPr="004D6540">
        <w:rPr>
          <w:b/>
          <w:color w:val="000000"/>
        </w:rPr>
        <w:t>10</w:t>
      </w:r>
    </w:p>
    <w:p w14:paraId="0CD50C3A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Коэфф., учитывающий влажность материала (табл.3.1.4), </w:t>
      </w:r>
      <w:r w:rsidRPr="004D6540">
        <w:rPr>
          <w:b/>
          <w:i/>
          <w:color w:val="000000"/>
          <w:sz w:val="22"/>
        </w:rPr>
        <w:t xml:space="preserve">K5 = </w:t>
      </w:r>
      <w:r w:rsidRPr="004D6540">
        <w:rPr>
          <w:b/>
          <w:color w:val="000000"/>
        </w:rPr>
        <w:t>0.1</w:t>
      </w:r>
    </w:p>
    <w:p w14:paraId="5D552029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Размер куска материала, мм, </w:t>
      </w:r>
      <w:r w:rsidRPr="004D6540">
        <w:rPr>
          <w:b/>
          <w:i/>
          <w:color w:val="000000"/>
          <w:sz w:val="22"/>
        </w:rPr>
        <w:t xml:space="preserve">G7 = </w:t>
      </w:r>
      <w:r w:rsidRPr="004D6540">
        <w:rPr>
          <w:b/>
          <w:color w:val="000000"/>
        </w:rPr>
        <w:t>40</w:t>
      </w:r>
    </w:p>
    <w:p w14:paraId="421759CA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4D6540">
        <w:rPr>
          <w:b/>
          <w:i/>
          <w:color w:val="000000"/>
          <w:sz w:val="22"/>
        </w:rPr>
        <w:t xml:space="preserve">K7 = </w:t>
      </w:r>
      <w:r w:rsidRPr="004D6540">
        <w:rPr>
          <w:b/>
          <w:color w:val="000000"/>
        </w:rPr>
        <w:t>0.5</w:t>
      </w:r>
    </w:p>
    <w:p w14:paraId="7F8029E8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Поверхность пыления в плане, м2, </w:t>
      </w:r>
      <w:r w:rsidRPr="004D6540">
        <w:rPr>
          <w:b/>
          <w:i/>
          <w:color w:val="000000"/>
          <w:sz w:val="22"/>
        </w:rPr>
        <w:t xml:space="preserve">S = </w:t>
      </w:r>
      <w:r w:rsidRPr="004D6540">
        <w:rPr>
          <w:b/>
          <w:color w:val="000000"/>
        </w:rPr>
        <w:t>5384.2</w:t>
      </w:r>
    </w:p>
    <w:p w14:paraId="4A7AB159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4D6540">
        <w:rPr>
          <w:b/>
          <w:i/>
          <w:color w:val="000000"/>
          <w:sz w:val="22"/>
        </w:rPr>
        <w:t xml:space="preserve">K6 = </w:t>
      </w:r>
      <w:r w:rsidRPr="004D6540">
        <w:rPr>
          <w:b/>
          <w:color w:val="000000"/>
        </w:rPr>
        <w:t>1.45</w:t>
      </w:r>
    </w:p>
    <w:p w14:paraId="61B79DB8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4D6540">
        <w:rPr>
          <w:b/>
          <w:i/>
          <w:color w:val="000000"/>
          <w:sz w:val="22"/>
        </w:rPr>
        <w:t xml:space="preserve">Q = </w:t>
      </w:r>
      <w:r w:rsidRPr="004D6540">
        <w:rPr>
          <w:b/>
          <w:color w:val="000000"/>
        </w:rPr>
        <w:t>0.002</w:t>
      </w:r>
    </w:p>
    <w:p w14:paraId="574F2D62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Количество дней с устойчивым снежным покровом, </w:t>
      </w:r>
      <w:r w:rsidRPr="004D6540">
        <w:rPr>
          <w:b/>
          <w:i/>
          <w:color w:val="000000"/>
          <w:sz w:val="22"/>
        </w:rPr>
        <w:t xml:space="preserve">TSP = </w:t>
      </w:r>
      <w:r w:rsidRPr="004D6540">
        <w:rPr>
          <w:b/>
          <w:color w:val="000000"/>
        </w:rPr>
        <w:t>151</w:t>
      </w:r>
    </w:p>
    <w:p w14:paraId="12710DC4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Продолжительность осадков в виде дождя, часов/год, </w:t>
      </w:r>
      <w:r w:rsidRPr="004D6540">
        <w:rPr>
          <w:b/>
          <w:i/>
          <w:color w:val="000000"/>
          <w:sz w:val="22"/>
        </w:rPr>
        <w:t xml:space="preserve">TO = </w:t>
      </w:r>
      <w:r w:rsidRPr="004D6540">
        <w:rPr>
          <w:b/>
          <w:color w:val="000000"/>
        </w:rPr>
        <w:t>1080</w:t>
      </w:r>
    </w:p>
    <w:p w14:paraId="218FC76A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Количество дней с осадками в виде дождя в году, </w:t>
      </w:r>
      <w:r w:rsidRPr="004D6540">
        <w:rPr>
          <w:b/>
          <w:i/>
          <w:color w:val="000000"/>
          <w:sz w:val="22"/>
        </w:rPr>
        <w:t xml:space="preserve">TD = </w:t>
      </w:r>
      <w:r w:rsidRPr="004D6540">
        <w:rPr>
          <w:b/>
          <w:i/>
          <w:color w:val="000000"/>
        </w:rPr>
        <w:t xml:space="preserve">2 · TO / 24 = </w:t>
      </w:r>
      <w:r w:rsidRPr="004D6540">
        <w:rPr>
          <w:b/>
          <w:color w:val="000000"/>
        </w:rPr>
        <w:t>2 · 1080 / 24 = 90</w:t>
      </w:r>
    </w:p>
    <w:p w14:paraId="351EAF87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4D6540">
        <w:rPr>
          <w:b/>
          <w:i/>
          <w:color w:val="000000"/>
          <w:sz w:val="22"/>
        </w:rPr>
        <w:t xml:space="preserve">NJ = </w:t>
      </w:r>
      <w:r w:rsidRPr="004D6540">
        <w:rPr>
          <w:b/>
          <w:color w:val="000000"/>
        </w:rPr>
        <w:t>0.85</w:t>
      </w:r>
    </w:p>
    <w:p w14:paraId="49C1111F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Максимальный разовый выброс, г/с (3.2.3), </w:t>
      </w:r>
      <w:r w:rsidRPr="004D6540">
        <w:rPr>
          <w:b/>
          <w:i/>
          <w:color w:val="000000"/>
          <w:sz w:val="22"/>
        </w:rPr>
        <w:t xml:space="preserve">GC = </w:t>
      </w:r>
      <w:r w:rsidRPr="004D6540">
        <w:rPr>
          <w:b/>
          <w:i/>
          <w:color w:val="000000"/>
        </w:rPr>
        <w:t xml:space="preserve">K3 · K4 · K5 · K6 · K7 · Q · S · (1-NJ) = </w:t>
      </w:r>
      <w:r w:rsidRPr="004D6540">
        <w:rPr>
          <w:b/>
          <w:color w:val="000000"/>
        </w:rPr>
        <w:t>1.7 · 1 · 0.1 · 1.45 · 0.5 · 0.002 · 5384.2 · (1-0.85) = 0.199</w:t>
      </w:r>
    </w:p>
    <w:p w14:paraId="3D68EC96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Валовый выброс, т/год (3.2.5), </w:t>
      </w:r>
      <w:r w:rsidRPr="004D6540">
        <w:rPr>
          <w:b/>
          <w:i/>
          <w:color w:val="000000"/>
          <w:sz w:val="22"/>
        </w:rPr>
        <w:t xml:space="preserve">MC = </w:t>
      </w:r>
      <w:r w:rsidRPr="004D6540">
        <w:rPr>
          <w:b/>
          <w:i/>
          <w:color w:val="000000"/>
        </w:rPr>
        <w:t xml:space="preserve">0.0864 · K3SR · K4 · K5 · K6 · K7 · Q · S · (365-(TSP + TD)) · (1-NJ) = </w:t>
      </w:r>
      <w:r w:rsidRPr="004D6540">
        <w:rPr>
          <w:b/>
          <w:color w:val="000000"/>
        </w:rPr>
        <w:t>0.0864 · 1.2 · 1 · 0.1 · 1.45 · 0.5 · 0.002 · 5384.2 · (365-(151 + 90)) · (1-0.85) = 1.506</w:t>
      </w:r>
    </w:p>
    <w:p w14:paraId="27013114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Сумма выбросов, г/с (3.2.1, 3.2.2), </w:t>
      </w:r>
      <w:r w:rsidRPr="004D6540">
        <w:rPr>
          <w:b/>
          <w:i/>
          <w:color w:val="000000"/>
          <w:sz w:val="22"/>
        </w:rPr>
        <w:t xml:space="preserve">G = </w:t>
      </w:r>
      <w:r w:rsidRPr="004D6540">
        <w:rPr>
          <w:b/>
          <w:i/>
          <w:color w:val="000000"/>
        </w:rPr>
        <w:t xml:space="preserve">G + GC = </w:t>
      </w:r>
      <w:r w:rsidRPr="004D6540">
        <w:rPr>
          <w:b/>
          <w:color w:val="000000"/>
        </w:rPr>
        <w:t>0.37 + 0.199 = 0.569</w:t>
      </w:r>
    </w:p>
    <w:p w14:paraId="680DC71C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Сумма выбросов, т/год (3.2.4), </w:t>
      </w:r>
      <w:r w:rsidRPr="004D6540">
        <w:rPr>
          <w:b/>
          <w:i/>
          <w:color w:val="000000"/>
          <w:sz w:val="22"/>
        </w:rPr>
        <w:t xml:space="preserve">M = </w:t>
      </w:r>
      <w:r w:rsidRPr="004D6540">
        <w:rPr>
          <w:b/>
          <w:i/>
          <w:color w:val="000000"/>
        </w:rPr>
        <w:t xml:space="preserve">M + MC = </w:t>
      </w:r>
      <w:r w:rsidRPr="004D6540">
        <w:rPr>
          <w:b/>
          <w:color w:val="000000"/>
        </w:rPr>
        <w:t>2.796 + 1.506 = 4.3</w:t>
      </w:r>
    </w:p>
    <w:p w14:paraId="530D19DE" w14:textId="77777777" w:rsidR="001C6256" w:rsidRPr="004D6540" w:rsidRDefault="001C6256" w:rsidP="001C6256">
      <w:pPr>
        <w:rPr>
          <w:b/>
          <w:color w:val="000000"/>
        </w:rPr>
      </w:pPr>
    </w:p>
    <w:p w14:paraId="5E08F1F0" w14:textId="77777777" w:rsidR="001C6256" w:rsidRPr="004D6540" w:rsidRDefault="001C6256" w:rsidP="001C6256">
      <w:pPr>
        <w:rPr>
          <w:b/>
          <w:i/>
          <w:color w:val="000000"/>
          <w:sz w:val="22"/>
        </w:rPr>
      </w:pPr>
      <w:r w:rsidRPr="004D6540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1C6256" w:rsidRPr="004D6540" w14:paraId="04E0F402" w14:textId="77777777" w:rsidTr="001C625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DA82E" w14:textId="44FD9A3D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9971E" w14:textId="5012E1C3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752C1" w14:textId="7F6BDA3D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B5CB" w14:textId="67A065A5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1C6256" w:rsidRPr="004D6540" w14:paraId="56F28EDE" w14:textId="77777777" w:rsidTr="001C625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5D63" w14:textId="325FB7B6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69BE" w14:textId="1D178B86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8281" w14:textId="2B505552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0.569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5897" w14:textId="43E5E2C3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4.3</w:t>
            </w:r>
          </w:p>
        </w:tc>
      </w:tr>
    </w:tbl>
    <w:p w14:paraId="2491C91D" w14:textId="38A64745" w:rsidR="001C6256" w:rsidRPr="004D6540" w:rsidRDefault="001C6256" w:rsidP="001C6256">
      <w:pPr>
        <w:rPr>
          <w:color w:val="000000"/>
          <w:sz w:val="22"/>
        </w:rPr>
      </w:pPr>
    </w:p>
    <w:p w14:paraId="639E9A5A" w14:textId="77777777" w:rsidR="001C6256" w:rsidRPr="004D6540" w:rsidRDefault="001C6256" w:rsidP="001C6256">
      <w:pPr>
        <w:rPr>
          <w:color w:val="000000"/>
          <w:sz w:val="22"/>
        </w:rPr>
      </w:pPr>
    </w:p>
    <w:p w14:paraId="140E0628" w14:textId="77777777" w:rsidR="001C6256" w:rsidRPr="004D6540" w:rsidRDefault="001C6256" w:rsidP="001C6256">
      <w:pPr>
        <w:rPr>
          <w:b/>
          <w:i/>
          <w:color w:val="000000"/>
          <w:sz w:val="22"/>
        </w:rPr>
      </w:pPr>
    </w:p>
    <w:p w14:paraId="4C8EC90F" w14:textId="77777777" w:rsidR="001C6256" w:rsidRPr="004D6540" w:rsidRDefault="001C6256" w:rsidP="001C6256">
      <w:pPr>
        <w:rPr>
          <w:b/>
          <w:i/>
          <w:color w:val="000000"/>
          <w:sz w:val="22"/>
        </w:rPr>
      </w:pPr>
    </w:p>
    <w:p w14:paraId="2C51BCF8" w14:textId="77777777" w:rsidR="001C6256" w:rsidRPr="004D6540" w:rsidRDefault="001C6256" w:rsidP="001C6256">
      <w:pPr>
        <w:rPr>
          <w:b/>
          <w:i/>
          <w:color w:val="000000"/>
          <w:sz w:val="22"/>
        </w:rPr>
      </w:pPr>
    </w:p>
    <w:p w14:paraId="4D343E9F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ЭРА v3.0.406</w:t>
      </w:r>
    </w:p>
    <w:p w14:paraId="5BC9E2C9" w14:textId="77777777" w:rsidR="001C6256" w:rsidRPr="004D6540" w:rsidRDefault="001C6256" w:rsidP="001C6256">
      <w:pPr>
        <w:rPr>
          <w:color w:val="000000"/>
          <w:sz w:val="22"/>
        </w:rPr>
      </w:pPr>
    </w:p>
    <w:p w14:paraId="1AB35D05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Дата:01.07.26 Время:12:50:41</w:t>
      </w:r>
    </w:p>
    <w:p w14:paraId="374FAF77" w14:textId="77777777" w:rsidR="001C6256" w:rsidRPr="004D6540" w:rsidRDefault="001C6256" w:rsidP="001C6256">
      <w:pPr>
        <w:rPr>
          <w:color w:val="000000"/>
          <w:sz w:val="22"/>
        </w:rPr>
      </w:pPr>
    </w:p>
    <w:p w14:paraId="555D04EF" w14:textId="77777777" w:rsidR="001C6256" w:rsidRPr="004D6540" w:rsidRDefault="001C6256" w:rsidP="001C6256">
      <w:pPr>
        <w:jc w:val="center"/>
        <w:rPr>
          <w:b/>
          <w:color w:val="000000"/>
          <w:sz w:val="28"/>
        </w:rPr>
      </w:pPr>
      <w:r w:rsidRPr="004D6540">
        <w:rPr>
          <w:b/>
          <w:color w:val="000000"/>
          <w:sz w:val="28"/>
        </w:rPr>
        <w:t xml:space="preserve">               РАСЧЕТ ВАЛОВЫХ ВЫБРОСОВ</w:t>
      </w:r>
    </w:p>
    <w:p w14:paraId="66594B68" w14:textId="77777777" w:rsidR="001C6256" w:rsidRPr="004D6540" w:rsidRDefault="001C6256" w:rsidP="001C6256">
      <w:pPr>
        <w:jc w:val="center"/>
        <w:rPr>
          <w:b/>
          <w:color w:val="000000"/>
          <w:sz w:val="28"/>
        </w:rPr>
      </w:pPr>
    </w:p>
    <w:p w14:paraId="6CC3C088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Город: 329, Костанайский район, климат 25</w:t>
      </w:r>
    </w:p>
    <w:p w14:paraId="131106F6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Объект: 0001, Вариант 1 ТОО "Bai kum group", месторождение Рыспай-1</w:t>
      </w:r>
    </w:p>
    <w:p w14:paraId="59BF28A2" w14:textId="77777777" w:rsidR="001C6256" w:rsidRPr="004D6540" w:rsidRDefault="001C6256" w:rsidP="001C6256">
      <w:pPr>
        <w:rPr>
          <w:color w:val="000000"/>
          <w:sz w:val="22"/>
        </w:rPr>
      </w:pPr>
    </w:p>
    <w:p w14:paraId="6C04E8D2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Источник загрязнения: 6015, Пылящая поверхность</w:t>
      </w:r>
    </w:p>
    <w:p w14:paraId="19D7E35B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Источник выделения: 6015 01, Бурт ПРС №3</w:t>
      </w:r>
    </w:p>
    <w:p w14:paraId="67B6E51E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Список литературы:</w:t>
      </w:r>
    </w:p>
    <w:p w14:paraId="338DE1A1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lastRenderedPageBreak/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0A44246E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0172EC22" w14:textId="77777777" w:rsidR="001C6256" w:rsidRPr="004D6540" w:rsidRDefault="001C6256" w:rsidP="001C6256">
      <w:pPr>
        <w:rPr>
          <w:color w:val="000000"/>
          <w:sz w:val="22"/>
        </w:rPr>
      </w:pPr>
    </w:p>
    <w:p w14:paraId="3CFBBD25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6C2C93C2" w14:textId="77777777" w:rsidR="001C6256" w:rsidRPr="004D6540" w:rsidRDefault="001C6256" w:rsidP="001C6256">
      <w:pPr>
        <w:rPr>
          <w:color w:val="000000"/>
          <w:sz w:val="22"/>
        </w:rPr>
      </w:pPr>
    </w:p>
    <w:p w14:paraId="38468C23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п.3.2.Статическое хранение материала</w:t>
      </w:r>
    </w:p>
    <w:p w14:paraId="58276737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Материал: Песчано-гравийная смесь (ПГС)</w:t>
      </w:r>
    </w:p>
    <w:p w14:paraId="3BB8D2C3" w14:textId="77777777" w:rsidR="001C6256" w:rsidRPr="004D6540" w:rsidRDefault="001C6256" w:rsidP="001C6256">
      <w:pPr>
        <w:rPr>
          <w:color w:val="000000"/>
          <w:sz w:val="22"/>
        </w:rPr>
      </w:pPr>
    </w:p>
    <w:p w14:paraId="3B8D648A" w14:textId="77777777" w:rsidR="001C6256" w:rsidRPr="004D6540" w:rsidRDefault="001C6256" w:rsidP="001C6256">
      <w:pPr>
        <w:rPr>
          <w:b/>
          <w:i/>
          <w:color w:val="000000"/>
          <w:u w:val="single"/>
        </w:rPr>
      </w:pPr>
      <w:r w:rsidRPr="004D6540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3135C2E" w14:textId="77777777" w:rsidR="001C6256" w:rsidRPr="004D6540" w:rsidRDefault="001C6256" w:rsidP="001C6256">
      <w:pPr>
        <w:rPr>
          <w:b/>
          <w:i/>
          <w:color w:val="000000"/>
          <w:u w:val="single"/>
        </w:rPr>
      </w:pPr>
    </w:p>
    <w:p w14:paraId="663FD04F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Материал негранулирован. Коэффициент Ke принимается равным 1</w:t>
      </w:r>
    </w:p>
    <w:p w14:paraId="3644CD5E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Степень открытости: с 4-х сторон</w:t>
      </w:r>
    </w:p>
    <w:p w14:paraId="4E5D7D60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Загрузочный рукав не применяется</w:t>
      </w:r>
    </w:p>
    <w:p w14:paraId="5FF47EBC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4D6540">
        <w:rPr>
          <w:b/>
          <w:i/>
          <w:color w:val="000000"/>
          <w:sz w:val="22"/>
        </w:rPr>
        <w:t xml:space="preserve">K4 = </w:t>
      </w:r>
      <w:r w:rsidRPr="004D6540">
        <w:rPr>
          <w:b/>
          <w:color w:val="000000"/>
        </w:rPr>
        <w:t>1</w:t>
      </w:r>
    </w:p>
    <w:p w14:paraId="0D68271C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Скорость ветра (среднегодовая), м/с, </w:t>
      </w:r>
      <w:r w:rsidRPr="004D6540">
        <w:rPr>
          <w:b/>
          <w:i/>
          <w:color w:val="000000"/>
          <w:sz w:val="22"/>
        </w:rPr>
        <w:t xml:space="preserve">G3SR = </w:t>
      </w:r>
      <w:r w:rsidRPr="004D6540">
        <w:rPr>
          <w:b/>
          <w:color w:val="000000"/>
        </w:rPr>
        <w:t>3.6</w:t>
      </w:r>
    </w:p>
    <w:p w14:paraId="0BF1D1D5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4D6540">
        <w:rPr>
          <w:b/>
          <w:i/>
          <w:color w:val="000000"/>
          <w:sz w:val="22"/>
        </w:rPr>
        <w:t xml:space="preserve">K3SR = </w:t>
      </w:r>
      <w:r w:rsidRPr="004D6540">
        <w:rPr>
          <w:b/>
          <w:color w:val="000000"/>
        </w:rPr>
        <w:t>1.2</w:t>
      </w:r>
    </w:p>
    <w:p w14:paraId="458C014B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Скорость ветра (максимальная), м/c, </w:t>
      </w:r>
      <w:r w:rsidRPr="004D6540">
        <w:rPr>
          <w:b/>
          <w:i/>
          <w:color w:val="000000"/>
          <w:sz w:val="22"/>
        </w:rPr>
        <w:t xml:space="preserve">G3 = </w:t>
      </w:r>
      <w:r w:rsidRPr="004D6540">
        <w:rPr>
          <w:b/>
          <w:color w:val="000000"/>
        </w:rPr>
        <w:t>10</w:t>
      </w:r>
    </w:p>
    <w:p w14:paraId="2926121D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4D6540">
        <w:rPr>
          <w:b/>
          <w:i/>
          <w:color w:val="000000"/>
          <w:sz w:val="22"/>
        </w:rPr>
        <w:t xml:space="preserve">K3 = </w:t>
      </w:r>
      <w:r w:rsidRPr="004D6540">
        <w:rPr>
          <w:b/>
          <w:color w:val="000000"/>
        </w:rPr>
        <w:t>1.7</w:t>
      </w:r>
    </w:p>
    <w:p w14:paraId="5546D365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Влажность материала, %, </w:t>
      </w:r>
      <w:r w:rsidRPr="004D6540">
        <w:rPr>
          <w:b/>
          <w:i/>
          <w:color w:val="000000"/>
          <w:sz w:val="22"/>
        </w:rPr>
        <w:t xml:space="preserve">VL = </w:t>
      </w:r>
      <w:r w:rsidRPr="004D6540">
        <w:rPr>
          <w:b/>
          <w:color w:val="000000"/>
        </w:rPr>
        <w:t>10</w:t>
      </w:r>
    </w:p>
    <w:p w14:paraId="545DDDEB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Коэфф., учитывающий влажность материала (табл.3.1.4), </w:t>
      </w:r>
      <w:r w:rsidRPr="004D6540">
        <w:rPr>
          <w:b/>
          <w:i/>
          <w:color w:val="000000"/>
          <w:sz w:val="22"/>
        </w:rPr>
        <w:t xml:space="preserve">K5 = </w:t>
      </w:r>
      <w:r w:rsidRPr="004D6540">
        <w:rPr>
          <w:b/>
          <w:color w:val="000000"/>
        </w:rPr>
        <w:t>0.1</w:t>
      </w:r>
    </w:p>
    <w:p w14:paraId="5F6EAD1B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Размер куска материала, мм, </w:t>
      </w:r>
      <w:r w:rsidRPr="004D6540">
        <w:rPr>
          <w:b/>
          <w:i/>
          <w:color w:val="000000"/>
          <w:sz w:val="22"/>
        </w:rPr>
        <w:t xml:space="preserve">G7 = </w:t>
      </w:r>
      <w:r w:rsidRPr="004D6540">
        <w:rPr>
          <w:b/>
          <w:color w:val="000000"/>
        </w:rPr>
        <w:t>40</w:t>
      </w:r>
    </w:p>
    <w:p w14:paraId="108D4A28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4D6540">
        <w:rPr>
          <w:b/>
          <w:i/>
          <w:color w:val="000000"/>
          <w:sz w:val="22"/>
        </w:rPr>
        <w:t xml:space="preserve">K7 = </w:t>
      </w:r>
      <w:r w:rsidRPr="004D6540">
        <w:rPr>
          <w:b/>
          <w:color w:val="000000"/>
        </w:rPr>
        <w:t>0.5</w:t>
      </w:r>
    </w:p>
    <w:p w14:paraId="310854E0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Поверхность пыления в плане, м2, </w:t>
      </w:r>
      <w:r w:rsidRPr="004D6540">
        <w:rPr>
          <w:b/>
          <w:i/>
          <w:color w:val="000000"/>
          <w:sz w:val="22"/>
        </w:rPr>
        <w:t xml:space="preserve">S = </w:t>
      </w:r>
      <w:r w:rsidRPr="004D6540">
        <w:rPr>
          <w:b/>
          <w:color w:val="000000"/>
        </w:rPr>
        <w:t>9999</w:t>
      </w:r>
    </w:p>
    <w:p w14:paraId="4F9DC5B8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4D6540">
        <w:rPr>
          <w:b/>
          <w:i/>
          <w:color w:val="000000"/>
          <w:sz w:val="22"/>
        </w:rPr>
        <w:t xml:space="preserve">K6 = </w:t>
      </w:r>
      <w:r w:rsidRPr="004D6540">
        <w:rPr>
          <w:b/>
          <w:color w:val="000000"/>
        </w:rPr>
        <w:t>1.45</w:t>
      </w:r>
    </w:p>
    <w:p w14:paraId="5BA10F93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4D6540">
        <w:rPr>
          <w:b/>
          <w:i/>
          <w:color w:val="000000"/>
          <w:sz w:val="22"/>
        </w:rPr>
        <w:t xml:space="preserve">Q = </w:t>
      </w:r>
      <w:r w:rsidRPr="004D6540">
        <w:rPr>
          <w:b/>
          <w:color w:val="000000"/>
        </w:rPr>
        <w:t>0.002</w:t>
      </w:r>
    </w:p>
    <w:p w14:paraId="2929BFE0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Количество дней с устойчивым снежным покровом, </w:t>
      </w:r>
      <w:r w:rsidRPr="004D6540">
        <w:rPr>
          <w:b/>
          <w:i/>
          <w:color w:val="000000"/>
          <w:sz w:val="22"/>
        </w:rPr>
        <w:t xml:space="preserve">TSP = </w:t>
      </w:r>
      <w:r w:rsidRPr="004D6540">
        <w:rPr>
          <w:b/>
          <w:color w:val="000000"/>
        </w:rPr>
        <w:t>151</w:t>
      </w:r>
    </w:p>
    <w:p w14:paraId="504C4B94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Продолжительность осадков в виде дождя, часов/год, </w:t>
      </w:r>
      <w:r w:rsidRPr="004D6540">
        <w:rPr>
          <w:b/>
          <w:i/>
          <w:color w:val="000000"/>
          <w:sz w:val="22"/>
        </w:rPr>
        <w:t xml:space="preserve">TO = </w:t>
      </w:r>
      <w:r w:rsidRPr="004D6540">
        <w:rPr>
          <w:b/>
          <w:color w:val="000000"/>
        </w:rPr>
        <w:t>1080</w:t>
      </w:r>
    </w:p>
    <w:p w14:paraId="7FCD128F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Количество дней с осадками в виде дождя в году, </w:t>
      </w:r>
      <w:r w:rsidRPr="004D6540">
        <w:rPr>
          <w:b/>
          <w:i/>
          <w:color w:val="000000"/>
          <w:sz w:val="22"/>
        </w:rPr>
        <w:t xml:space="preserve">TD = </w:t>
      </w:r>
      <w:r w:rsidRPr="004D6540">
        <w:rPr>
          <w:b/>
          <w:i/>
          <w:color w:val="000000"/>
        </w:rPr>
        <w:t xml:space="preserve">2 · TO / 24 = </w:t>
      </w:r>
      <w:r w:rsidRPr="004D6540">
        <w:rPr>
          <w:b/>
          <w:color w:val="000000"/>
        </w:rPr>
        <w:t>2 · 1080 / 24 = 90</w:t>
      </w:r>
    </w:p>
    <w:p w14:paraId="1AE91DB1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4D6540">
        <w:rPr>
          <w:b/>
          <w:i/>
          <w:color w:val="000000"/>
          <w:sz w:val="22"/>
        </w:rPr>
        <w:t xml:space="preserve">NJ = </w:t>
      </w:r>
      <w:r w:rsidRPr="004D6540">
        <w:rPr>
          <w:b/>
          <w:color w:val="000000"/>
        </w:rPr>
        <w:t>0.85</w:t>
      </w:r>
    </w:p>
    <w:p w14:paraId="122F1F16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Максимальный разовый выброс, г/с (3.2.3), </w:t>
      </w:r>
      <w:r w:rsidRPr="004D6540">
        <w:rPr>
          <w:b/>
          <w:i/>
          <w:color w:val="000000"/>
          <w:sz w:val="22"/>
        </w:rPr>
        <w:t xml:space="preserve">GC = </w:t>
      </w:r>
      <w:r w:rsidRPr="004D6540">
        <w:rPr>
          <w:b/>
          <w:i/>
          <w:color w:val="000000"/>
        </w:rPr>
        <w:t xml:space="preserve">K3 · K4 · K5 · K6 · K7 · Q · S · (1-NJ) = </w:t>
      </w:r>
      <w:r w:rsidRPr="004D6540">
        <w:rPr>
          <w:b/>
          <w:color w:val="000000"/>
        </w:rPr>
        <w:t>1.7 · 1 · 0.1 · 1.45 · 0.5 · 0.002 · 9999 · (1-0.85) = 0.37</w:t>
      </w:r>
    </w:p>
    <w:p w14:paraId="77596EA9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Валовый выброс, т/год (3.2.5), </w:t>
      </w:r>
      <w:r w:rsidRPr="004D6540">
        <w:rPr>
          <w:b/>
          <w:i/>
          <w:color w:val="000000"/>
          <w:sz w:val="22"/>
        </w:rPr>
        <w:t xml:space="preserve">MC = </w:t>
      </w:r>
      <w:r w:rsidRPr="004D6540">
        <w:rPr>
          <w:b/>
          <w:i/>
          <w:color w:val="000000"/>
        </w:rPr>
        <w:t xml:space="preserve">0.0864 · K3SR · K4 · K5 · K6 · K7 · Q · S · (365-(TSP + TD)) · (1-NJ) = </w:t>
      </w:r>
      <w:r w:rsidRPr="004D6540">
        <w:rPr>
          <w:b/>
          <w:color w:val="000000"/>
        </w:rPr>
        <w:t>0.0864 · 1.2 · 1 · 0.1 · 1.45 · 0.5 · 0.002 · 9999 · (365-(151 + 90)) · (1-0.85) = 2.796</w:t>
      </w:r>
    </w:p>
    <w:p w14:paraId="6A1368AA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Сумма выбросов, г/с (3.2.1, 3.2.2), </w:t>
      </w:r>
      <w:r w:rsidRPr="004D6540">
        <w:rPr>
          <w:b/>
          <w:i/>
          <w:color w:val="000000"/>
          <w:sz w:val="22"/>
        </w:rPr>
        <w:t xml:space="preserve">G = </w:t>
      </w:r>
      <w:r w:rsidRPr="004D6540">
        <w:rPr>
          <w:b/>
          <w:i/>
          <w:color w:val="000000"/>
        </w:rPr>
        <w:t xml:space="preserve">G + GC = </w:t>
      </w:r>
      <w:r w:rsidRPr="004D6540">
        <w:rPr>
          <w:b/>
          <w:color w:val="000000"/>
        </w:rPr>
        <w:t>0 + 0.37 = 0.37</w:t>
      </w:r>
    </w:p>
    <w:p w14:paraId="50E965D8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Сумма выбросов, т/год (3.2.4), </w:t>
      </w:r>
      <w:r w:rsidRPr="004D6540">
        <w:rPr>
          <w:b/>
          <w:i/>
          <w:color w:val="000000"/>
          <w:sz w:val="22"/>
        </w:rPr>
        <w:t xml:space="preserve">M = </w:t>
      </w:r>
      <w:r w:rsidRPr="004D6540">
        <w:rPr>
          <w:b/>
          <w:i/>
          <w:color w:val="000000"/>
        </w:rPr>
        <w:t xml:space="preserve">M + MC = </w:t>
      </w:r>
      <w:r w:rsidRPr="004D6540">
        <w:rPr>
          <w:b/>
          <w:color w:val="000000"/>
        </w:rPr>
        <w:t>0 + 2.796 = 2.796</w:t>
      </w:r>
    </w:p>
    <w:p w14:paraId="62A46D80" w14:textId="77777777" w:rsidR="001C6256" w:rsidRPr="004D6540" w:rsidRDefault="001C6256" w:rsidP="001C6256">
      <w:pPr>
        <w:rPr>
          <w:b/>
          <w:color w:val="000000"/>
        </w:rPr>
      </w:pPr>
    </w:p>
    <w:p w14:paraId="620C31F0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п.3.2.Статическое хранение материала</w:t>
      </w:r>
    </w:p>
    <w:p w14:paraId="49B9B43C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Материал: Песчано-гравийная смесь (ПГС)</w:t>
      </w:r>
    </w:p>
    <w:p w14:paraId="797704F6" w14:textId="77777777" w:rsidR="001C6256" w:rsidRPr="004D6540" w:rsidRDefault="001C6256" w:rsidP="001C6256">
      <w:pPr>
        <w:rPr>
          <w:color w:val="000000"/>
          <w:sz w:val="22"/>
        </w:rPr>
      </w:pPr>
    </w:p>
    <w:p w14:paraId="19073BB9" w14:textId="77777777" w:rsidR="001C6256" w:rsidRPr="004D6540" w:rsidRDefault="001C6256" w:rsidP="001C6256">
      <w:pPr>
        <w:rPr>
          <w:b/>
          <w:i/>
          <w:color w:val="000000"/>
          <w:u w:val="single"/>
        </w:rPr>
      </w:pPr>
      <w:r w:rsidRPr="004D6540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D3FA18B" w14:textId="77777777" w:rsidR="001C6256" w:rsidRPr="004D6540" w:rsidRDefault="001C6256" w:rsidP="001C6256">
      <w:pPr>
        <w:rPr>
          <w:b/>
          <w:i/>
          <w:color w:val="000000"/>
          <w:u w:val="single"/>
        </w:rPr>
      </w:pPr>
    </w:p>
    <w:p w14:paraId="68B114BF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Материал негранулирован. Коэффициент Ke принимается равным 1</w:t>
      </w:r>
    </w:p>
    <w:p w14:paraId="7C7BC525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Степень открытости: с 4-х сторон</w:t>
      </w:r>
    </w:p>
    <w:p w14:paraId="47541805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Загрузочный рукав не применяется</w:t>
      </w:r>
    </w:p>
    <w:p w14:paraId="3F2434E7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4D6540">
        <w:rPr>
          <w:b/>
          <w:i/>
          <w:color w:val="000000"/>
          <w:sz w:val="22"/>
        </w:rPr>
        <w:t xml:space="preserve">K4 = </w:t>
      </w:r>
      <w:r w:rsidRPr="004D6540">
        <w:rPr>
          <w:b/>
          <w:color w:val="000000"/>
        </w:rPr>
        <w:t>1</w:t>
      </w:r>
    </w:p>
    <w:p w14:paraId="2F7FC336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Скорость ветра (среднегодовая), м/с, </w:t>
      </w:r>
      <w:r w:rsidRPr="004D6540">
        <w:rPr>
          <w:b/>
          <w:i/>
          <w:color w:val="000000"/>
          <w:sz w:val="22"/>
        </w:rPr>
        <w:t xml:space="preserve">G3SR = </w:t>
      </w:r>
      <w:r w:rsidRPr="004D6540">
        <w:rPr>
          <w:b/>
          <w:color w:val="000000"/>
        </w:rPr>
        <w:t>3.6</w:t>
      </w:r>
    </w:p>
    <w:p w14:paraId="62F9482B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4D6540">
        <w:rPr>
          <w:b/>
          <w:i/>
          <w:color w:val="000000"/>
          <w:sz w:val="22"/>
        </w:rPr>
        <w:t xml:space="preserve">K3SR = </w:t>
      </w:r>
      <w:r w:rsidRPr="004D6540">
        <w:rPr>
          <w:b/>
          <w:color w:val="000000"/>
        </w:rPr>
        <w:t>1.2</w:t>
      </w:r>
    </w:p>
    <w:p w14:paraId="6E29164E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Скорость ветра (максимальная), м/c, </w:t>
      </w:r>
      <w:r w:rsidRPr="004D6540">
        <w:rPr>
          <w:b/>
          <w:i/>
          <w:color w:val="000000"/>
          <w:sz w:val="22"/>
        </w:rPr>
        <w:t xml:space="preserve">G3 = </w:t>
      </w:r>
      <w:r w:rsidRPr="004D6540">
        <w:rPr>
          <w:b/>
          <w:color w:val="000000"/>
        </w:rPr>
        <w:t>10</w:t>
      </w:r>
    </w:p>
    <w:p w14:paraId="55C60023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4D6540">
        <w:rPr>
          <w:b/>
          <w:i/>
          <w:color w:val="000000"/>
          <w:sz w:val="22"/>
        </w:rPr>
        <w:t xml:space="preserve">K3 = </w:t>
      </w:r>
      <w:r w:rsidRPr="004D6540">
        <w:rPr>
          <w:b/>
          <w:color w:val="000000"/>
        </w:rPr>
        <w:t>1.7</w:t>
      </w:r>
    </w:p>
    <w:p w14:paraId="6B302269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Влажность материала, %, </w:t>
      </w:r>
      <w:r w:rsidRPr="004D6540">
        <w:rPr>
          <w:b/>
          <w:i/>
          <w:color w:val="000000"/>
          <w:sz w:val="22"/>
        </w:rPr>
        <w:t xml:space="preserve">VL = </w:t>
      </w:r>
      <w:r w:rsidRPr="004D6540">
        <w:rPr>
          <w:b/>
          <w:color w:val="000000"/>
        </w:rPr>
        <w:t>10</w:t>
      </w:r>
    </w:p>
    <w:p w14:paraId="140F0B51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Коэфф., учитывающий влажность материала (табл.3.1.4), </w:t>
      </w:r>
      <w:r w:rsidRPr="004D6540">
        <w:rPr>
          <w:b/>
          <w:i/>
          <w:color w:val="000000"/>
          <w:sz w:val="22"/>
        </w:rPr>
        <w:t xml:space="preserve">K5 = </w:t>
      </w:r>
      <w:r w:rsidRPr="004D6540">
        <w:rPr>
          <w:b/>
          <w:color w:val="000000"/>
        </w:rPr>
        <w:t>0.1</w:t>
      </w:r>
    </w:p>
    <w:p w14:paraId="3D3854EE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Размер куска материала, мм, </w:t>
      </w:r>
      <w:r w:rsidRPr="004D6540">
        <w:rPr>
          <w:b/>
          <w:i/>
          <w:color w:val="000000"/>
          <w:sz w:val="22"/>
        </w:rPr>
        <w:t xml:space="preserve">G7 = </w:t>
      </w:r>
      <w:r w:rsidRPr="004D6540">
        <w:rPr>
          <w:b/>
          <w:color w:val="000000"/>
        </w:rPr>
        <w:t>40</w:t>
      </w:r>
    </w:p>
    <w:p w14:paraId="10061E32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4D6540">
        <w:rPr>
          <w:b/>
          <w:i/>
          <w:color w:val="000000"/>
          <w:sz w:val="22"/>
        </w:rPr>
        <w:t xml:space="preserve">K7 = </w:t>
      </w:r>
      <w:r w:rsidRPr="004D6540">
        <w:rPr>
          <w:b/>
          <w:color w:val="000000"/>
        </w:rPr>
        <w:t>0.5</w:t>
      </w:r>
    </w:p>
    <w:p w14:paraId="21C23A61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Поверхность пыления в плане, м2, </w:t>
      </w:r>
      <w:r w:rsidRPr="004D6540">
        <w:rPr>
          <w:b/>
          <w:i/>
          <w:color w:val="000000"/>
          <w:sz w:val="22"/>
        </w:rPr>
        <w:t xml:space="preserve">S = </w:t>
      </w:r>
      <w:r w:rsidRPr="004D6540">
        <w:rPr>
          <w:b/>
          <w:color w:val="000000"/>
        </w:rPr>
        <w:t>4925</w:t>
      </w:r>
    </w:p>
    <w:p w14:paraId="5D282F67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4D6540">
        <w:rPr>
          <w:b/>
          <w:i/>
          <w:color w:val="000000"/>
          <w:sz w:val="22"/>
        </w:rPr>
        <w:t xml:space="preserve">K6 = </w:t>
      </w:r>
      <w:r w:rsidRPr="004D6540">
        <w:rPr>
          <w:b/>
          <w:color w:val="000000"/>
        </w:rPr>
        <w:t>1.45</w:t>
      </w:r>
    </w:p>
    <w:p w14:paraId="252B8993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4D6540">
        <w:rPr>
          <w:b/>
          <w:i/>
          <w:color w:val="000000"/>
          <w:sz w:val="22"/>
        </w:rPr>
        <w:t xml:space="preserve">Q = </w:t>
      </w:r>
      <w:r w:rsidRPr="004D6540">
        <w:rPr>
          <w:b/>
          <w:color w:val="000000"/>
        </w:rPr>
        <w:t>0.002</w:t>
      </w:r>
    </w:p>
    <w:p w14:paraId="5E53974A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Количество дней с устойчивым снежным покровом, </w:t>
      </w:r>
      <w:r w:rsidRPr="004D6540">
        <w:rPr>
          <w:b/>
          <w:i/>
          <w:color w:val="000000"/>
          <w:sz w:val="22"/>
        </w:rPr>
        <w:t xml:space="preserve">TSP = </w:t>
      </w:r>
      <w:r w:rsidRPr="004D6540">
        <w:rPr>
          <w:b/>
          <w:color w:val="000000"/>
        </w:rPr>
        <w:t>151</w:t>
      </w:r>
    </w:p>
    <w:p w14:paraId="7DE40318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Продолжительность осадков в виде дождя, часов/год, </w:t>
      </w:r>
      <w:r w:rsidRPr="004D6540">
        <w:rPr>
          <w:b/>
          <w:i/>
          <w:color w:val="000000"/>
          <w:sz w:val="22"/>
        </w:rPr>
        <w:t xml:space="preserve">TO = </w:t>
      </w:r>
      <w:r w:rsidRPr="004D6540">
        <w:rPr>
          <w:b/>
          <w:color w:val="000000"/>
        </w:rPr>
        <w:t>1080</w:t>
      </w:r>
    </w:p>
    <w:p w14:paraId="20840541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Количество дней с осадками в виде дождя в году, </w:t>
      </w:r>
      <w:r w:rsidRPr="004D6540">
        <w:rPr>
          <w:b/>
          <w:i/>
          <w:color w:val="000000"/>
          <w:sz w:val="22"/>
        </w:rPr>
        <w:t xml:space="preserve">TD = </w:t>
      </w:r>
      <w:r w:rsidRPr="004D6540">
        <w:rPr>
          <w:b/>
          <w:i/>
          <w:color w:val="000000"/>
        </w:rPr>
        <w:t xml:space="preserve">2 · TO / 24 = </w:t>
      </w:r>
      <w:r w:rsidRPr="004D6540">
        <w:rPr>
          <w:b/>
          <w:color w:val="000000"/>
        </w:rPr>
        <w:t>2 · 1080 / 24 = 90</w:t>
      </w:r>
    </w:p>
    <w:p w14:paraId="63E1BC72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4D6540">
        <w:rPr>
          <w:b/>
          <w:i/>
          <w:color w:val="000000"/>
          <w:sz w:val="22"/>
        </w:rPr>
        <w:t xml:space="preserve">NJ = </w:t>
      </w:r>
      <w:r w:rsidRPr="004D6540">
        <w:rPr>
          <w:b/>
          <w:color w:val="000000"/>
        </w:rPr>
        <w:t>0.85</w:t>
      </w:r>
    </w:p>
    <w:p w14:paraId="6AF8F3AD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Максимальный разовый выброс, г/с (3.2.3), </w:t>
      </w:r>
      <w:r w:rsidRPr="004D6540">
        <w:rPr>
          <w:b/>
          <w:i/>
          <w:color w:val="000000"/>
          <w:sz w:val="22"/>
        </w:rPr>
        <w:t xml:space="preserve">GC = </w:t>
      </w:r>
      <w:r w:rsidRPr="004D6540">
        <w:rPr>
          <w:b/>
          <w:i/>
          <w:color w:val="000000"/>
        </w:rPr>
        <w:t xml:space="preserve">K3 · K4 · K5 · K6 · K7 · Q · S · (1-NJ) = </w:t>
      </w:r>
      <w:r w:rsidRPr="004D6540">
        <w:rPr>
          <w:b/>
          <w:color w:val="000000"/>
        </w:rPr>
        <w:t>1.7 · 1 · 0.1 · 1.45 · 0.5 · 0.002 · 4925 · (1-0.85) = 0.182</w:t>
      </w:r>
    </w:p>
    <w:p w14:paraId="6308F018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Валовый выброс, т/год (3.2.5), </w:t>
      </w:r>
      <w:r w:rsidRPr="004D6540">
        <w:rPr>
          <w:b/>
          <w:i/>
          <w:color w:val="000000"/>
          <w:sz w:val="22"/>
        </w:rPr>
        <w:t xml:space="preserve">MC = </w:t>
      </w:r>
      <w:r w:rsidRPr="004D6540">
        <w:rPr>
          <w:b/>
          <w:i/>
          <w:color w:val="000000"/>
        </w:rPr>
        <w:t xml:space="preserve">0.0864 · K3SR · K4 · K5 · K6 · K7 · Q · S · (365-(TSP + TD)) · (1-NJ) = </w:t>
      </w:r>
      <w:r w:rsidRPr="004D6540">
        <w:rPr>
          <w:b/>
          <w:color w:val="000000"/>
        </w:rPr>
        <w:t>0.0864 · 1.2 · 1 · 0.1 · 1.45 · 0.5 · 0.002 · 4925 · (365-(151 + 90)) · (1-0.85) = 1.377</w:t>
      </w:r>
    </w:p>
    <w:p w14:paraId="2F673C55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t xml:space="preserve">Сумма выбросов, г/с (3.2.1, 3.2.2), </w:t>
      </w:r>
      <w:r w:rsidRPr="004D6540">
        <w:rPr>
          <w:b/>
          <w:i/>
          <w:color w:val="000000"/>
          <w:sz w:val="22"/>
        </w:rPr>
        <w:t xml:space="preserve">G = </w:t>
      </w:r>
      <w:r w:rsidRPr="004D6540">
        <w:rPr>
          <w:b/>
          <w:i/>
          <w:color w:val="000000"/>
        </w:rPr>
        <w:t xml:space="preserve">G + GC = </w:t>
      </w:r>
      <w:r w:rsidRPr="004D6540">
        <w:rPr>
          <w:b/>
          <w:color w:val="000000"/>
        </w:rPr>
        <w:t>0.37 + 0.182 = 0.552</w:t>
      </w:r>
    </w:p>
    <w:p w14:paraId="5811DE64" w14:textId="77777777" w:rsidR="001C6256" w:rsidRPr="004D6540" w:rsidRDefault="001C6256" w:rsidP="001C6256">
      <w:pPr>
        <w:rPr>
          <w:b/>
          <w:color w:val="000000"/>
        </w:rPr>
      </w:pPr>
      <w:r w:rsidRPr="004D6540">
        <w:rPr>
          <w:color w:val="000000"/>
          <w:sz w:val="22"/>
        </w:rPr>
        <w:lastRenderedPageBreak/>
        <w:t xml:space="preserve">Сумма выбросов, т/год (3.2.4), </w:t>
      </w:r>
      <w:r w:rsidRPr="004D6540">
        <w:rPr>
          <w:b/>
          <w:i/>
          <w:color w:val="000000"/>
          <w:sz w:val="22"/>
        </w:rPr>
        <w:t xml:space="preserve">M = </w:t>
      </w:r>
      <w:r w:rsidRPr="004D6540">
        <w:rPr>
          <w:b/>
          <w:i/>
          <w:color w:val="000000"/>
        </w:rPr>
        <w:t xml:space="preserve">M + MC = </w:t>
      </w:r>
      <w:r w:rsidRPr="004D6540">
        <w:rPr>
          <w:b/>
          <w:color w:val="000000"/>
        </w:rPr>
        <w:t>2.796 + 1.377 = 4.17</w:t>
      </w:r>
    </w:p>
    <w:p w14:paraId="114E335D" w14:textId="77777777" w:rsidR="001C6256" w:rsidRPr="004D6540" w:rsidRDefault="001C6256" w:rsidP="001C6256">
      <w:pPr>
        <w:rPr>
          <w:b/>
          <w:color w:val="000000"/>
        </w:rPr>
      </w:pPr>
    </w:p>
    <w:p w14:paraId="45C6EC3D" w14:textId="77777777" w:rsidR="001C6256" w:rsidRPr="004D6540" w:rsidRDefault="001C6256" w:rsidP="001C6256">
      <w:pPr>
        <w:rPr>
          <w:b/>
          <w:i/>
          <w:color w:val="000000"/>
          <w:sz w:val="22"/>
        </w:rPr>
      </w:pPr>
      <w:r w:rsidRPr="004D6540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1C6256" w:rsidRPr="004D6540" w14:paraId="052329FD" w14:textId="77777777" w:rsidTr="001C625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2EC93" w14:textId="310E94BF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A8B6A" w14:textId="176D21F4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1AFB" w14:textId="50BC5AD1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ECEDF" w14:textId="64F4E136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1C6256" w:rsidRPr="004D6540" w14:paraId="5E124122" w14:textId="77777777" w:rsidTr="001C625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F8E6" w14:textId="7D59AAB0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4B45" w14:textId="73F60D02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8D59" w14:textId="415DF54C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0.552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9621" w14:textId="4C9829EB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4.17</w:t>
            </w:r>
          </w:p>
        </w:tc>
      </w:tr>
    </w:tbl>
    <w:p w14:paraId="5BA515B4" w14:textId="00152206" w:rsidR="001C6256" w:rsidRPr="004D6540" w:rsidRDefault="001C6256" w:rsidP="001C6256">
      <w:pPr>
        <w:rPr>
          <w:color w:val="000000"/>
          <w:sz w:val="22"/>
        </w:rPr>
      </w:pPr>
    </w:p>
    <w:p w14:paraId="21790C7B" w14:textId="77777777" w:rsidR="001C6256" w:rsidRPr="004D6540" w:rsidRDefault="001C6256" w:rsidP="001C6256">
      <w:pPr>
        <w:rPr>
          <w:color w:val="000000"/>
          <w:sz w:val="22"/>
        </w:rPr>
      </w:pPr>
    </w:p>
    <w:p w14:paraId="32F7E728" w14:textId="77777777" w:rsidR="001C6256" w:rsidRPr="004D6540" w:rsidRDefault="001C6256" w:rsidP="001C6256">
      <w:pPr>
        <w:rPr>
          <w:b/>
          <w:i/>
          <w:color w:val="000000"/>
          <w:sz w:val="22"/>
        </w:rPr>
      </w:pPr>
    </w:p>
    <w:p w14:paraId="1E081E25" w14:textId="77777777" w:rsidR="001C6256" w:rsidRPr="004D6540" w:rsidRDefault="001C6256" w:rsidP="001C6256">
      <w:pPr>
        <w:rPr>
          <w:b/>
          <w:i/>
          <w:color w:val="000000"/>
          <w:sz w:val="22"/>
        </w:rPr>
      </w:pPr>
    </w:p>
    <w:p w14:paraId="1EB1AD32" w14:textId="77777777" w:rsidR="001C6256" w:rsidRPr="004D6540" w:rsidRDefault="001C6256" w:rsidP="001C6256">
      <w:pPr>
        <w:rPr>
          <w:b/>
          <w:i/>
          <w:color w:val="000000"/>
          <w:sz w:val="22"/>
        </w:rPr>
      </w:pPr>
    </w:p>
    <w:p w14:paraId="4B5F7737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ЭРА v3.0.397</w:t>
      </w:r>
    </w:p>
    <w:p w14:paraId="032669F3" w14:textId="77777777" w:rsidR="001C6256" w:rsidRPr="004D6540" w:rsidRDefault="001C6256" w:rsidP="001C6256">
      <w:pPr>
        <w:rPr>
          <w:color w:val="000000"/>
          <w:sz w:val="22"/>
        </w:rPr>
      </w:pPr>
    </w:p>
    <w:p w14:paraId="736CA73B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Дата:02.04.24 Время:15:13:53</w:t>
      </w:r>
    </w:p>
    <w:p w14:paraId="1FACC392" w14:textId="77777777" w:rsidR="001C6256" w:rsidRPr="004D6540" w:rsidRDefault="001C6256" w:rsidP="001C6256">
      <w:pPr>
        <w:rPr>
          <w:color w:val="000000"/>
          <w:sz w:val="22"/>
        </w:rPr>
      </w:pPr>
    </w:p>
    <w:p w14:paraId="0024DA0D" w14:textId="77777777" w:rsidR="001C6256" w:rsidRPr="004D6540" w:rsidRDefault="001C6256" w:rsidP="001C6256">
      <w:pPr>
        <w:jc w:val="center"/>
        <w:rPr>
          <w:b/>
          <w:color w:val="000000"/>
          <w:sz w:val="28"/>
        </w:rPr>
      </w:pPr>
      <w:r w:rsidRPr="004D6540">
        <w:rPr>
          <w:b/>
          <w:color w:val="000000"/>
          <w:sz w:val="28"/>
        </w:rPr>
        <w:t xml:space="preserve">               РАСЧЕТ ВАЛОВЫХ ВЫБРОСОВ</w:t>
      </w:r>
    </w:p>
    <w:p w14:paraId="14E602F4" w14:textId="77777777" w:rsidR="001C6256" w:rsidRPr="004D6540" w:rsidRDefault="001C6256" w:rsidP="001C6256">
      <w:pPr>
        <w:jc w:val="center"/>
        <w:rPr>
          <w:b/>
          <w:color w:val="000000"/>
          <w:sz w:val="28"/>
        </w:rPr>
      </w:pPr>
    </w:p>
    <w:p w14:paraId="023A7569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Город: 312, Костанайский район</w:t>
      </w:r>
    </w:p>
    <w:p w14:paraId="60597403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Объект: 0001, Вариант 1 ТОО "Tau-ken consult", месторождение Рыспай</w:t>
      </w:r>
    </w:p>
    <w:p w14:paraId="2783113C" w14:textId="77777777" w:rsidR="001C6256" w:rsidRPr="004D6540" w:rsidRDefault="001C6256" w:rsidP="001C6256">
      <w:pPr>
        <w:rPr>
          <w:color w:val="000000"/>
          <w:sz w:val="22"/>
        </w:rPr>
      </w:pPr>
    </w:p>
    <w:p w14:paraId="26688A6D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Источник загрязнения: 6007, Выхлопная труба</w:t>
      </w:r>
    </w:p>
    <w:p w14:paraId="1301A5E2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Источник выделения: 6007 01, Горнотранспортное оборудование</w:t>
      </w:r>
    </w:p>
    <w:p w14:paraId="24A362F0" w14:textId="77777777" w:rsidR="001C6256" w:rsidRPr="004D6540" w:rsidRDefault="001C6256" w:rsidP="001C6256">
      <w:pPr>
        <w:rPr>
          <w:color w:val="000000"/>
          <w:sz w:val="22"/>
        </w:rPr>
      </w:pPr>
    </w:p>
    <w:p w14:paraId="3866EBC6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Список литературы:</w:t>
      </w:r>
    </w:p>
    <w:p w14:paraId="74B3A392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1. Методика расчета выбросов загрязняющих веществ от автотранспортных предприятий (раздел 3) Приложение №3 к Приказу Министра охраны окружающей среды Республики Казахстан от 18.04.2008 №100-п</w:t>
      </w:r>
    </w:p>
    <w:p w14:paraId="315DB168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2. Методика расчета выбросов загрязняющих веществ от предприятий дорожно-строительной  отрасли (раздел 4)</w:t>
      </w:r>
    </w:p>
    <w:p w14:paraId="2727DFDB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Приложение №12 к Приказу Министра охраны окружающей среды Республики Казахстан от 18.04.2008 №100-п</w:t>
      </w:r>
    </w:p>
    <w:p w14:paraId="4D6E7A1C" w14:textId="77777777" w:rsidR="001C6256" w:rsidRPr="004D6540" w:rsidRDefault="001C6256" w:rsidP="001C6256">
      <w:pPr>
        <w:rPr>
          <w:color w:val="000000"/>
          <w:sz w:val="22"/>
        </w:rPr>
      </w:pPr>
    </w:p>
    <w:p w14:paraId="5BED12B5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РАСЧЕТ ВЫБРОСОВ ЗАГРЯЗНЯЮЩИХ ВЕЩЕСТВ</w:t>
      </w:r>
    </w:p>
    <w:p w14:paraId="0917AF61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ПРИ РАБОТЕ И ДВИЖЕНИИ АВТОМОБИЛЕЙ ПО ТЕРРИТОРИИ</w:t>
      </w:r>
    </w:p>
    <w:p w14:paraId="2D36CE62" w14:textId="77777777" w:rsidR="001C6256" w:rsidRPr="004D6540" w:rsidRDefault="001C6256" w:rsidP="001C6256">
      <w:pPr>
        <w:rPr>
          <w:color w:val="000000"/>
          <w:sz w:val="22"/>
        </w:rPr>
      </w:pPr>
    </w:p>
    <w:p w14:paraId="2E59745A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РЕЗУЛЬТАТЫ РАСЧЕТА</w:t>
      </w:r>
    </w:p>
    <w:p w14:paraId="53C49491" w14:textId="77777777" w:rsidR="001C6256" w:rsidRPr="004D6540" w:rsidRDefault="001C6256" w:rsidP="001C6256">
      <w:pPr>
        <w:rPr>
          <w:color w:val="000000"/>
          <w:sz w:val="22"/>
        </w:rPr>
      </w:pPr>
    </w:p>
    <w:p w14:paraId="7D7AF034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Выбросы по периоду: Переходный период (t&gt;-5 и t&lt;5)</w:t>
      </w:r>
    </w:p>
    <w:p w14:paraId="5D407E74" w14:textId="77777777" w:rsidR="001C6256" w:rsidRPr="004D6540" w:rsidRDefault="001C6256" w:rsidP="001C6256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1C6256" w:rsidRPr="004D6540" w14:paraId="65F713DA" w14:textId="77777777" w:rsidTr="001C6256">
        <w:tc>
          <w:tcPr>
            <w:tcW w:w="5000" w:type="pct"/>
            <w:gridSpan w:val="13"/>
          </w:tcPr>
          <w:p w14:paraId="47FD92D7" w14:textId="52C1728D" w:rsidR="001C6256" w:rsidRPr="004D6540" w:rsidRDefault="001C6256" w:rsidP="001C6256">
            <w:pPr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Тип машины: Грузовые автомобили дизельные свыше 16 т (СНГ)</w:t>
            </w:r>
          </w:p>
        </w:tc>
      </w:tr>
      <w:tr w:rsidR="001C6256" w:rsidRPr="004D6540" w14:paraId="6A097200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9FB55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Dn,</w:t>
            </w:r>
          </w:p>
          <w:p w14:paraId="655E0C7A" w14:textId="051BAAF9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1F761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Nk,</w:t>
            </w:r>
          </w:p>
          <w:p w14:paraId="64118EA4" w14:textId="1F6BFFCF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9D2C0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A</w:t>
            </w:r>
          </w:p>
          <w:p w14:paraId="109A201E" w14:textId="0D416B30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F07F3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Nk1</w:t>
            </w:r>
          </w:p>
          <w:p w14:paraId="03CEE004" w14:textId="1EC0E765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335E1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L1,</w:t>
            </w:r>
          </w:p>
          <w:p w14:paraId="3274A703" w14:textId="4A56A2C6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757D5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L1n,</w:t>
            </w:r>
          </w:p>
          <w:p w14:paraId="4037E25A" w14:textId="69A18F92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2BB9E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Txs,</w:t>
            </w:r>
          </w:p>
          <w:p w14:paraId="3AF35C61" w14:textId="7A5446E1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E0104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L2,</w:t>
            </w:r>
          </w:p>
          <w:p w14:paraId="252BCC3B" w14:textId="6219F262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AB03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L2n,</w:t>
            </w:r>
          </w:p>
          <w:p w14:paraId="1C46C8DB" w14:textId="79DC7152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3C904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Txm,</w:t>
            </w:r>
          </w:p>
          <w:p w14:paraId="62942FBB" w14:textId="76739596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7FF49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1C6256" w:rsidRPr="004D6540" w14:paraId="4A703D86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F18C" w14:textId="4EF50A7B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73D5" w14:textId="299FF17E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8268" w14:textId="78003C52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2.00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82F5" w14:textId="3C1715EB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CD2B" w14:textId="5CB0A339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AE22" w14:textId="7F72AD27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1B15" w14:textId="6D699D23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A81A" w14:textId="07BE3E2E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E57C" w14:textId="286424EF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7939" w14:textId="24E99D79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5BDE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  <w:tr w:rsidR="001C6256" w:rsidRPr="004D6540" w14:paraId="14C1FB19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84CA" w14:textId="77777777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</w:p>
        </w:tc>
      </w:tr>
      <w:tr w:rsidR="001C6256" w:rsidRPr="004D6540" w14:paraId="370AB892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F7E2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ЗВ</w:t>
            </w:r>
          </w:p>
          <w:p w14:paraId="4C33AE37" w14:textId="31577DC0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588D1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Mxx,</w:t>
            </w:r>
          </w:p>
          <w:p w14:paraId="75AF4247" w14:textId="3C5E8155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84AA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Ml,</w:t>
            </w:r>
          </w:p>
          <w:p w14:paraId="5F8E96E0" w14:textId="36AE2C8C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26679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г/с</w:t>
            </w:r>
          </w:p>
          <w:p w14:paraId="7C3EFD97" w14:textId="52EFD8F1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B9D67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т/год</w:t>
            </w:r>
          </w:p>
          <w:p w14:paraId="1793917A" w14:textId="18021064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C679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1C6256" w:rsidRPr="004D6540" w14:paraId="09471072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EBCD" w14:textId="064E9872" w:rsidR="001C6256" w:rsidRPr="004D6540" w:rsidRDefault="001C6256" w:rsidP="001C6256">
            <w:pPr>
              <w:jc w:val="center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F104" w14:textId="103AF547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2.9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DC40" w14:textId="40E0708C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8.37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6D21" w14:textId="7D4A76D5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0.225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315A" w14:textId="2CBDD0A0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0.0745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2389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  <w:tr w:rsidR="001C6256" w:rsidRPr="004D6540" w14:paraId="31F5DA02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D06D" w14:textId="3FB95C16" w:rsidR="001C6256" w:rsidRPr="004D6540" w:rsidRDefault="001C6256" w:rsidP="001C6256">
            <w:pPr>
              <w:jc w:val="center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BAF0" w14:textId="450E9E45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0.45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851F" w14:textId="5CDA9495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1.17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BA86" w14:textId="4882F7F6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0.0317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6C5E" w14:textId="636F7E6B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0.01052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19C8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  <w:tr w:rsidR="001C6256" w:rsidRPr="004D6540" w14:paraId="7486BD7F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0138" w14:textId="7020AB6B" w:rsidR="001C6256" w:rsidRPr="004D6540" w:rsidRDefault="001C6256" w:rsidP="001C6256">
            <w:pPr>
              <w:jc w:val="center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A0CE" w14:textId="305D127F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C20D" w14:textId="7D9B57E4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4.5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1D94" w14:textId="4B87CA27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0.0947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7ABA" w14:textId="33630B9E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0.03096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01BE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  <w:tr w:rsidR="001C6256" w:rsidRPr="004D6540" w14:paraId="3415923C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9F8E" w14:textId="3A97CC5B" w:rsidR="001C6256" w:rsidRPr="004D6540" w:rsidRDefault="001C6256" w:rsidP="001C6256">
            <w:pPr>
              <w:jc w:val="center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C33C" w14:textId="6C87A09D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9490" w14:textId="2A2993E8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4.5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21E4" w14:textId="181C0247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0.0154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0FE7" w14:textId="05900CDA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0.00503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F64C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  <w:tr w:rsidR="001C6256" w:rsidRPr="004D6540" w14:paraId="425FE8DA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36DB" w14:textId="7474D07A" w:rsidR="001C6256" w:rsidRPr="004D6540" w:rsidRDefault="001C6256" w:rsidP="001C6256">
            <w:pPr>
              <w:jc w:val="center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2908" w14:textId="406EDDFE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D799" w14:textId="784734E8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CB32" w14:textId="5EC5AE1A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0.01158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0300" w14:textId="60B5052B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0.00372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D591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  <w:tr w:rsidR="001C6256" w:rsidRPr="004D6540" w14:paraId="7DF985D3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7123" w14:textId="688FFE50" w:rsidR="001C6256" w:rsidRPr="004D6540" w:rsidRDefault="001C6256" w:rsidP="001C6256">
            <w:pPr>
              <w:jc w:val="center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FC6B" w14:textId="771C3D44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7142" w14:textId="116763B9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0.873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C964" w14:textId="46697A29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0.02256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E80E" w14:textId="57805B72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0.00727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3C0D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</w:tbl>
    <w:p w14:paraId="2EE82620" w14:textId="705DE5A9" w:rsidR="001C6256" w:rsidRPr="004D6540" w:rsidRDefault="001C6256" w:rsidP="001C6256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1C6256" w:rsidRPr="004D6540" w14:paraId="275822D3" w14:textId="77777777" w:rsidTr="001C6256">
        <w:tc>
          <w:tcPr>
            <w:tcW w:w="5000" w:type="pct"/>
            <w:gridSpan w:val="13"/>
          </w:tcPr>
          <w:p w14:paraId="79EA29F2" w14:textId="7B3CC081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Тип машины: Трактор (Г), N ДВС = 101 - 160 кВт</w:t>
            </w:r>
          </w:p>
        </w:tc>
      </w:tr>
      <w:tr w:rsidR="001C6256" w:rsidRPr="004D6540" w14:paraId="1C1BA0D2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32C83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Dn,</w:t>
            </w:r>
          </w:p>
          <w:p w14:paraId="475EF63B" w14:textId="77BF7EEB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8E576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Nk,</w:t>
            </w:r>
          </w:p>
          <w:p w14:paraId="2119065C" w14:textId="23B794C5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110E4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A</w:t>
            </w:r>
          </w:p>
          <w:p w14:paraId="5815B17D" w14:textId="54D3062F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BFD8D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Nk1</w:t>
            </w:r>
          </w:p>
          <w:p w14:paraId="5346FFD8" w14:textId="1BEAF4B3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42109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Tv1,</w:t>
            </w:r>
          </w:p>
          <w:p w14:paraId="65D1EFD6" w14:textId="679426D1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BB46B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Tv1n,</w:t>
            </w:r>
          </w:p>
          <w:p w14:paraId="41EAD3F0" w14:textId="7FC53300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A69A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Txs,</w:t>
            </w:r>
          </w:p>
          <w:p w14:paraId="68D166F1" w14:textId="60E447B2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DA74E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Tv2,</w:t>
            </w:r>
          </w:p>
          <w:p w14:paraId="446713B3" w14:textId="48683EC4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35815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Tv2n,</w:t>
            </w:r>
          </w:p>
          <w:p w14:paraId="416BA64D" w14:textId="2E46F153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A870F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Txm,</w:t>
            </w:r>
          </w:p>
          <w:p w14:paraId="59D79D81" w14:textId="385C2065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4D48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1C6256" w:rsidRPr="004D6540" w14:paraId="50957F13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8260" w14:textId="1238E122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91E9" w14:textId="2B21980A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8D5C" w14:textId="42D2846F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C39C" w14:textId="212F7722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1290" w14:textId="34FA20E7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DE73" w14:textId="7ACD17AE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CE33" w14:textId="29125F48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4DFF" w14:textId="40DE0461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16D0" w14:textId="205AD20F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07F9" w14:textId="5739549A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B033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  <w:tr w:rsidR="001C6256" w:rsidRPr="004D6540" w14:paraId="276E944E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1168" w14:textId="77777777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</w:p>
        </w:tc>
      </w:tr>
      <w:tr w:rsidR="001C6256" w:rsidRPr="004D6540" w14:paraId="7739454F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88538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ЗВ</w:t>
            </w:r>
          </w:p>
          <w:p w14:paraId="730C1CFB" w14:textId="6B24E1D4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8E58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Mxx,</w:t>
            </w:r>
          </w:p>
          <w:p w14:paraId="32C0C8DD" w14:textId="671E8428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E37BF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Ml,</w:t>
            </w:r>
          </w:p>
          <w:p w14:paraId="28E68D8B" w14:textId="713D77D2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D7B51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г/с</w:t>
            </w:r>
          </w:p>
          <w:p w14:paraId="2FD0DD5F" w14:textId="5E2AA088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8BD8A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т/год</w:t>
            </w:r>
          </w:p>
          <w:p w14:paraId="7AC9511C" w14:textId="31509A35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9A9F1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1C6256" w:rsidRPr="004D6540" w14:paraId="0E078D91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25EA" w14:textId="52CEBED4" w:rsidR="001C6256" w:rsidRPr="004D6540" w:rsidRDefault="001C6256" w:rsidP="001C6256">
            <w:pPr>
              <w:jc w:val="center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534F" w14:textId="607BABF9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3.91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B440" w14:textId="03814AF3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2.295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B7B9" w14:textId="1224F770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0.0378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D7B9" w14:textId="2F354F24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B1CB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  <w:tr w:rsidR="001C6256" w:rsidRPr="004D6540" w14:paraId="7FF30CA7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CDAF" w14:textId="2A396CEA" w:rsidR="001C6256" w:rsidRPr="004D6540" w:rsidRDefault="001C6256" w:rsidP="001C6256">
            <w:pPr>
              <w:jc w:val="center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5365" w14:textId="7814056D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0.49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2997" w14:textId="33211E2F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0.765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63A1" w14:textId="188FC705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0.01078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EA8B" w14:textId="5ED2CB67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0.00184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D0ED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  <w:tr w:rsidR="001C6256" w:rsidRPr="004D6540" w14:paraId="73B25A4A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F7E1" w14:textId="1C3ED022" w:rsidR="001C6256" w:rsidRPr="004D6540" w:rsidRDefault="001C6256" w:rsidP="001C6256">
            <w:pPr>
              <w:jc w:val="center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70B1" w14:textId="30C35695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1D2D" w14:textId="50DD6EBD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3040" w14:textId="59EE35FB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C61D" w14:textId="2299B88D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0.00684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2F95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  <w:tr w:rsidR="001C6256" w:rsidRPr="004D6540" w14:paraId="307606F5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EA4E" w14:textId="3AF5B7A7" w:rsidR="001C6256" w:rsidRPr="004D6540" w:rsidRDefault="001C6256" w:rsidP="001C6256">
            <w:pPr>
              <w:jc w:val="center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83EF" w14:textId="7F93428D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3A3E" w14:textId="4F6D26F7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553C" w14:textId="297CA26E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0.00683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AA2E" w14:textId="2D70217D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0.001112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4FD8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  <w:tr w:rsidR="001C6256" w:rsidRPr="004D6540" w14:paraId="7E5144EE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6EE9" w14:textId="0ECE4797" w:rsidR="001C6256" w:rsidRPr="004D6540" w:rsidRDefault="001C6256" w:rsidP="001C6256">
            <w:pPr>
              <w:jc w:val="center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D142" w14:textId="1A9D1957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D17C" w14:textId="17E1DBE6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0.603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22F1" w14:textId="4EBDD05C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0.00786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476C" w14:textId="62EF300A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0.001275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EC34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  <w:tr w:rsidR="001C6256" w:rsidRPr="004D6540" w14:paraId="73284A8A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0336" w14:textId="6BC079C8" w:rsidR="001C6256" w:rsidRPr="004D6540" w:rsidRDefault="001C6256" w:rsidP="001C6256">
            <w:pPr>
              <w:jc w:val="center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F041" w14:textId="520CCBFD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CBF4" w14:textId="4FFA9D20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0.342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F70E" w14:textId="5C6AA3E6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0.00469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9C64" w14:textId="021E8F24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0.000786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8D09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</w:tbl>
    <w:p w14:paraId="46C7E2D9" w14:textId="77777777" w:rsidR="001C6256" w:rsidRPr="004D6540" w:rsidRDefault="001C6256" w:rsidP="001C6256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1C6256" w:rsidRPr="004D6540" w14:paraId="4BD4E885" w14:textId="77777777" w:rsidTr="001C6256">
        <w:tc>
          <w:tcPr>
            <w:tcW w:w="5000" w:type="pct"/>
            <w:gridSpan w:val="13"/>
          </w:tcPr>
          <w:p w14:paraId="33407BAA" w14:textId="41E92642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Тип машины: Трактор (К), N ДВС = 101 - 160 кВт</w:t>
            </w:r>
          </w:p>
        </w:tc>
      </w:tr>
      <w:tr w:rsidR="001C6256" w:rsidRPr="004D6540" w14:paraId="6E61240E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0E449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lastRenderedPageBreak/>
              <w:t>Dn,</w:t>
            </w:r>
          </w:p>
          <w:p w14:paraId="09B755EB" w14:textId="50E2C326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E76D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Nk,</w:t>
            </w:r>
          </w:p>
          <w:p w14:paraId="5967C7A6" w14:textId="1F8406F5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733E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A</w:t>
            </w:r>
          </w:p>
          <w:p w14:paraId="7D631CBE" w14:textId="270BADFC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63832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Nk1</w:t>
            </w:r>
          </w:p>
          <w:p w14:paraId="5E52A560" w14:textId="6E56BB04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348AA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Tv1,</w:t>
            </w:r>
          </w:p>
          <w:p w14:paraId="239F338F" w14:textId="3907614C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05D62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Tv1n,</w:t>
            </w:r>
          </w:p>
          <w:p w14:paraId="2D89CD11" w14:textId="515B3691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D546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Txs,</w:t>
            </w:r>
          </w:p>
          <w:p w14:paraId="1A8CD008" w14:textId="399C9461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70A6C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Tv2,</w:t>
            </w:r>
          </w:p>
          <w:p w14:paraId="271587FE" w14:textId="5747ABD2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408B4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Tv2n,</w:t>
            </w:r>
          </w:p>
          <w:p w14:paraId="000EE0E3" w14:textId="0DDE8D14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6508D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Txm,</w:t>
            </w:r>
          </w:p>
          <w:p w14:paraId="55D60E20" w14:textId="43CCFED9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8BB2B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1C6256" w:rsidRPr="004D6540" w14:paraId="1EF12CEB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DD67" w14:textId="25550798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6EE5" w14:textId="4A11177D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FCB1" w14:textId="0CBF00A0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E04D" w14:textId="1687ACA1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C72E" w14:textId="6DF6604C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2E6A" w14:textId="1FD92C36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7858" w14:textId="6981DCF8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87A8" w14:textId="36070FA1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2103" w14:textId="47EF5ECB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0F90" w14:textId="45145A47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C5E2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  <w:tr w:rsidR="001C6256" w:rsidRPr="004D6540" w14:paraId="5E6626B0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36E7" w14:textId="77777777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</w:p>
        </w:tc>
      </w:tr>
      <w:tr w:rsidR="001C6256" w:rsidRPr="004D6540" w14:paraId="6C343288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F4BAC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ЗВ</w:t>
            </w:r>
          </w:p>
          <w:p w14:paraId="4FDD7CF1" w14:textId="298369D1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38A32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Mxx,</w:t>
            </w:r>
          </w:p>
          <w:p w14:paraId="7F0F01BD" w14:textId="2609A1B8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2E96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Ml,</w:t>
            </w:r>
          </w:p>
          <w:p w14:paraId="7DC2A7D7" w14:textId="58C4DAFA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FFB7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г/с</w:t>
            </w:r>
          </w:p>
          <w:p w14:paraId="2FADF0CC" w14:textId="1311824A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63FE2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т/год</w:t>
            </w:r>
          </w:p>
          <w:p w14:paraId="3EFB882B" w14:textId="5DC1D71C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3AD17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1C6256" w:rsidRPr="004D6540" w14:paraId="0E7DF60C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15EF" w14:textId="1154EDA6" w:rsidR="001C6256" w:rsidRPr="004D6540" w:rsidRDefault="001C6256" w:rsidP="001C6256">
            <w:pPr>
              <w:jc w:val="center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5AA6" w14:textId="022DB121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3.91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70A3" w14:textId="2DF0FED4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2.295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115B" w14:textId="116CDB92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0.0378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985D" w14:textId="18301E46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0C7D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  <w:tr w:rsidR="001C6256" w:rsidRPr="004D6540" w14:paraId="477EC7E2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000B" w14:textId="65C6F35B" w:rsidR="001C6256" w:rsidRPr="004D6540" w:rsidRDefault="001C6256" w:rsidP="001C6256">
            <w:pPr>
              <w:jc w:val="center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A0E0" w14:textId="1C72C420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0.49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AD62" w14:textId="79DABFD6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0.765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53C0" w14:textId="57FE6821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0.01078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F411" w14:textId="55EDAFB3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0.00184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322C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  <w:tr w:rsidR="001C6256" w:rsidRPr="004D6540" w14:paraId="433BAD32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0131" w14:textId="63702BC2" w:rsidR="001C6256" w:rsidRPr="004D6540" w:rsidRDefault="001C6256" w:rsidP="001C6256">
            <w:pPr>
              <w:jc w:val="center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898B" w14:textId="614B998D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840B" w14:textId="2C4E9B87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7F13" w14:textId="5EB153B2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D703" w14:textId="53E4C2B5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0.00684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8980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  <w:tr w:rsidR="001C6256" w:rsidRPr="004D6540" w14:paraId="35813F7D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4119" w14:textId="3A6D7D0C" w:rsidR="001C6256" w:rsidRPr="004D6540" w:rsidRDefault="001C6256" w:rsidP="001C6256">
            <w:pPr>
              <w:jc w:val="center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2D3A" w14:textId="1562F8A6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FF68" w14:textId="10E9B021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2400" w14:textId="7016A1D3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0.00683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116E" w14:textId="2F4B1291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0.001112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857F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  <w:tr w:rsidR="001C6256" w:rsidRPr="004D6540" w14:paraId="28A4FD59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8B94" w14:textId="5C97FEF2" w:rsidR="001C6256" w:rsidRPr="004D6540" w:rsidRDefault="001C6256" w:rsidP="001C6256">
            <w:pPr>
              <w:jc w:val="center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9571" w14:textId="4E1C6BEB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E072" w14:textId="336506B1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0.603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71CB" w14:textId="45BE727E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0.00786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66AB" w14:textId="363B1C79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0.001275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7380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  <w:tr w:rsidR="001C6256" w:rsidRPr="004D6540" w14:paraId="47B1DBBF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4DBE" w14:textId="0D481830" w:rsidR="001C6256" w:rsidRPr="004D6540" w:rsidRDefault="001C6256" w:rsidP="001C6256">
            <w:pPr>
              <w:jc w:val="center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40B2" w14:textId="21D4AF33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E239" w14:textId="7751EF1F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0.342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A4C3" w14:textId="1D4F6FED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0.00469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9094" w14:textId="0B858DB9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0.000786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3909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</w:tbl>
    <w:p w14:paraId="0B9C6F57" w14:textId="77777777" w:rsidR="001C6256" w:rsidRPr="004D6540" w:rsidRDefault="001C6256" w:rsidP="001C6256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1C6256" w:rsidRPr="004D6540" w14:paraId="7D722D29" w14:textId="77777777" w:rsidTr="001C6256">
        <w:tc>
          <w:tcPr>
            <w:tcW w:w="5000" w:type="pct"/>
            <w:gridSpan w:val="13"/>
          </w:tcPr>
          <w:p w14:paraId="3D5EEB35" w14:textId="203B871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Тип машины: Трактор (Г), N ДВС = 161 - 260 кВт</w:t>
            </w:r>
          </w:p>
        </w:tc>
      </w:tr>
      <w:tr w:rsidR="001C6256" w:rsidRPr="004D6540" w14:paraId="5C4D8CF5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BBAF2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Dn,</w:t>
            </w:r>
          </w:p>
          <w:p w14:paraId="5AFD1635" w14:textId="224F7DEE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CF71F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Nk,</w:t>
            </w:r>
          </w:p>
          <w:p w14:paraId="3A49C8DE" w14:textId="19E11B88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D99E7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A</w:t>
            </w:r>
          </w:p>
          <w:p w14:paraId="3BABCFC7" w14:textId="6BE9FDE1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0D540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Nk1</w:t>
            </w:r>
          </w:p>
          <w:p w14:paraId="494EEB0C" w14:textId="5C819F23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D3649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Tv1,</w:t>
            </w:r>
          </w:p>
          <w:p w14:paraId="739BF875" w14:textId="0B18443F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B09D0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Tv1n,</w:t>
            </w:r>
          </w:p>
          <w:p w14:paraId="41979D2F" w14:textId="3D5423AA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2947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Txs,</w:t>
            </w:r>
          </w:p>
          <w:p w14:paraId="7075F780" w14:textId="60BA2EC8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55BBC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Tv2,</w:t>
            </w:r>
          </w:p>
          <w:p w14:paraId="78A4EB1F" w14:textId="501CEC73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761B9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Tv2n,</w:t>
            </w:r>
          </w:p>
          <w:p w14:paraId="69DD0DC1" w14:textId="303CDF2F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81C6D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Txm,</w:t>
            </w:r>
          </w:p>
          <w:p w14:paraId="60658AF0" w14:textId="56173E10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0139F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1C6256" w:rsidRPr="004D6540" w14:paraId="438844B5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5643" w14:textId="5DC0B2E9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F4A0" w14:textId="449C88B5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5F03" w14:textId="44356F74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DB78" w14:textId="51019DF7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5B38" w14:textId="4615EAFD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37E6" w14:textId="51E4D914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7A7A" w14:textId="5368C70E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60FB" w14:textId="75A94869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3BAD" w14:textId="7A4BECA9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220E" w14:textId="4DC30DCC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547E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  <w:tr w:rsidR="001C6256" w:rsidRPr="004D6540" w14:paraId="6565F69C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B380" w14:textId="77777777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</w:p>
        </w:tc>
      </w:tr>
      <w:tr w:rsidR="001C6256" w:rsidRPr="004D6540" w14:paraId="7E1B3571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BFD4B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ЗВ</w:t>
            </w:r>
          </w:p>
          <w:p w14:paraId="02565FEC" w14:textId="74DE3173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41E1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Mxx,</w:t>
            </w:r>
          </w:p>
          <w:p w14:paraId="46AA98DB" w14:textId="0B640AC4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2AB56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Ml,</w:t>
            </w:r>
          </w:p>
          <w:p w14:paraId="19B6E547" w14:textId="7F040391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C9690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г/с</w:t>
            </w:r>
          </w:p>
          <w:p w14:paraId="18868580" w14:textId="5809BF4B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1D499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т/год</w:t>
            </w:r>
          </w:p>
          <w:p w14:paraId="7BBC3585" w14:textId="5D28BE85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E2E17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1C6256" w:rsidRPr="004D6540" w14:paraId="6590EA3D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8626" w14:textId="0377027A" w:rsidR="001C6256" w:rsidRPr="004D6540" w:rsidRDefault="001C6256" w:rsidP="001C6256">
            <w:pPr>
              <w:jc w:val="center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3E11" w14:textId="07A6AD68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6.31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D8FC" w14:textId="20573345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3.7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07F9" w14:textId="4C56924A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0.0609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BFC9" w14:textId="303711E0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0.0113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642D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  <w:tr w:rsidR="001C6256" w:rsidRPr="004D6540" w14:paraId="5D1AABD7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8ED2" w14:textId="633F47F2" w:rsidR="001C6256" w:rsidRPr="004D6540" w:rsidRDefault="001C6256" w:rsidP="001C6256">
            <w:pPr>
              <w:jc w:val="center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EA4E" w14:textId="0DB7FDE3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0.79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67E9" w14:textId="6693A150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1.233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2A9D" w14:textId="48A06E93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0.0174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A220" w14:textId="4DBEE88D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0.002965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7E57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  <w:tr w:rsidR="001C6256" w:rsidRPr="004D6540" w14:paraId="1FD88ADC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00BA" w14:textId="5153DD5B" w:rsidR="001C6256" w:rsidRPr="004D6540" w:rsidRDefault="001C6256" w:rsidP="001C6256">
            <w:pPr>
              <w:jc w:val="center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CDB7" w14:textId="195FD82F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BFC5" w14:textId="0CF53AAD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BDAF" w14:textId="36D8A9C8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0.0678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C99A" w14:textId="30F63A92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0.01104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E96C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  <w:tr w:rsidR="001C6256" w:rsidRPr="004D6540" w14:paraId="5C35887D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4C6A" w14:textId="0CC21920" w:rsidR="001C6256" w:rsidRPr="004D6540" w:rsidRDefault="001C6256" w:rsidP="001C6256">
            <w:pPr>
              <w:jc w:val="center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26D2" w14:textId="0D4AA1D1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157E" w14:textId="032E8374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4D07" w14:textId="2A75B948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0.01102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DF9C" w14:textId="0151C538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0.001794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23E2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  <w:tr w:rsidR="001C6256" w:rsidRPr="004D6540" w14:paraId="50F36B52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E864" w14:textId="2569046E" w:rsidR="001C6256" w:rsidRPr="004D6540" w:rsidRDefault="001C6256" w:rsidP="001C6256">
            <w:pPr>
              <w:jc w:val="center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1673" w14:textId="48DBA90E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0.17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169E" w14:textId="2DF167A9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0.972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60E5" w14:textId="2122959D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0.0127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258E" w14:textId="46D26BFF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0.00206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95E0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  <w:tr w:rsidR="001C6256" w:rsidRPr="004D6540" w14:paraId="00497857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2120" w14:textId="1D9A5C34" w:rsidR="001C6256" w:rsidRPr="004D6540" w:rsidRDefault="001C6256" w:rsidP="001C6256">
            <w:pPr>
              <w:jc w:val="center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A58A" w14:textId="45CFEC04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5B9A" w14:textId="549E355C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0.567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ECD4" w14:textId="5471F771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0.00774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383D" w14:textId="332E8EE8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0.001293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50FB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</w:tbl>
    <w:p w14:paraId="533740B3" w14:textId="77777777" w:rsidR="001C6256" w:rsidRPr="004D6540" w:rsidRDefault="001C6256" w:rsidP="001C6256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1C6256" w:rsidRPr="004D6540" w14:paraId="03F7EA7C" w14:textId="77777777" w:rsidTr="001C6256">
        <w:tc>
          <w:tcPr>
            <w:tcW w:w="5000" w:type="pct"/>
            <w:gridSpan w:val="13"/>
          </w:tcPr>
          <w:p w14:paraId="3D3A6315" w14:textId="58EB3FF5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Тип машины: Грузовые автомобили дизельные свыше 2 до 5 т (СНГ)</w:t>
            </w:r>
          </w:p>
        </w:tc>
      </w:tr>
      <w:tr w:rsidR="001C6256" w:rsidRPr="004D6540" w14:paraId="0232364A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5D513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Dn,</w:t>
            </w:r>
          </w:p>
          <w:p w14:paraId="6A21301F" w14:textId="597C014F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B91F4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Nk,</w:t>
            </w:r>
          </w:p>
          <w:p w14:paraId="16400788" w14:textId="074AFC6F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978EB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A</w:t>
            </w:r>
          </w:p>
          <w:p w14:paraId="316D9FF5" w14:textId="62C2EA0A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42E9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Nk1</w:t>
            </w:r>
          </w:p>
          <w:p w14:paraId="559E52A5" w14:textId="5B84ACA6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D3642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L1,</w:t>
            </w:r>
          </w:p>
          <w:p w14:paraId="35D55936" w14:textId="13D743C4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92A12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L1n,</w:t>
            </w:r>
          </w:p>
          <w:p w14:paraId="54CC3B37" w14:textId="4FAFBD98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D8C87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Txs,</w:t>
            </w:r>
          </w:p>
          <w:p w14:paraId="3A089B93" w14:textId="0104DE14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0B5C3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L2,</w:t>
            </w:r>
          </w:p>
          <w:p w14:paraId="77453422" w14:textId="1DE9E8A0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42DE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L2n,</w:t>
            </w:r>
          </w:p>
          <w:p w14:paraId="34EE0579" w14:textId="4A7D139E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32D20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Txm,</w:t>
            </w:r>
          </w:p>
          <w:p w14:paraId="2A54B605" w14:textId="3A6700DD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7A719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1C6256" w:rsidRPr="004D6540" w14:paraId="6A0DF48D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85B8" w14:textId="346BAEA6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AC60" w14:textId="2217DF96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B21F" w14:textId="08E949B3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2.00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2188" w14:textId="78BD0116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492E" w14:textId="05DF9784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3D67" w14:textId="6DC4536E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947F" w14:textId="1FC190CF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C48C" w14:textId="5FDD13C3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04CE" w14:textId="3F4C1361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136D" w14:textId="64904D86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061B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  <w:tr w:rsidR="001C6256" w:rsidRPr="004D6540" w14:paraId="1D10B752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818C" w14:textId="77777777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</w:p>
        </w:tc>
      </w:tr>
      <w:tr w:rsidR="001C6256" w:rsidRPr="004D6540" w14:paraId="28E7FE79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9C7B5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ЗВ</w:t>
            </w:r>
          </w:p>
          <w:p w14:paraId="653CA752" w14:textId="671A2B3E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1978D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Mxx,</w:t>
            </w:r>
          </w:p>
          <w:p w14:paraId="62EBE0D5" w14:textId="519FE02D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F46AE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Ml,</w:t>
            </w:r>
          </w:p>
          <w:p w14:paraId="0E1D48BD" w14:textId="39F73549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62A31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г/с</w:t>
            </w:r>
          </w:p>
          <w:p w14:paraId="147C29B8" w14:textId="5BC41493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FDD57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т/год</w:t>
            </w:r>
          </w:p>
          <w:p w14:paraId="7A592E04" w14:textId="609D44A8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735CE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1C6256" w:rsidRPr="004D6540" w14:paraId="7DB209B2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0B53" w14:textId="322AF697" w:rsidR="001C6256" w:rsidRPr="004D6540" w:rsidRDefault="001C6256" w:rsidP="001C6256">
            <w:pPr>
              <w:jc w:val="center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5DAC" w14:textId="3542BB53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1.5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6653" w14:textId="5C192908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3.87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6C00" w14:textId="4C47F57E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0.1047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FA69" w14:textId="7FA1B797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0.03484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9A1D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  <w:tr w:rsidR="001C6256" w:rsidRPr="004D6540" w14:paraId="2F2F5D9F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F1B6" w14:textId="47276704" w:rsidR="001C6256" w:rsidRPr="004D6540" w:rsidRDefault="001C6256" w:rsidP="001C6256">
            <w:pPr>
              <w:jc w:val="center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B9D9" w14:textId="4DA7DE84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6E6E" w14:textId="3C105488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5F6F" w14:textId="5987B26E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0.01933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E755" w14:textId="45D51BAC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0.00641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A90D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  <w:tr w:rsidR="001C6256" w:rsidRPr="004D6540" w14:paraId="73EBA9D6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B39E" w14:textId="32DF71B3" w:rsidR="001C6256" w:rsidRPr="004D6540" w:rsidRDefault="001C6256" w:rsidP="001C6256">
            <w:pPr>
              <w:jc w:val="center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8925" w14:textId="4119BCB7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14A0" w14:textId="13698669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2.6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2335" w14:textId="52561A06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0.0545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5D02" w14:textId="4C3134A4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0.01773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C469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  <w:tr w:rsidR="001C6256" w:rsidRPr="004D6540" w14:paraId="5EC8199B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C753" w14:textId="3D8B34B0" w:rsidR="001C6256" w:rsidRPr="004D6540" w:rsidRDefault="001C6256" w:rsidP="001C6256">
            <w:pPr>
              <w:jc w:val="center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B3DD" w14:textId="20711490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F0AB" w14:textId="2D2E9CE0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2.6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7941" w14:textId="7044F891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0.00885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A81A" w14:textId="2100BF8C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0.00288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C018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  <w:tr w:rsidR="001C6256" w:rsidRPr="004D6540" w14:paraId="3CDB6B69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B310" w14:textId="48B46027" w:rsidR="001C6256" w:rsidRPr="004D6540" w:rsidRDefault="001C6256" w:rsidP="001C6256">
            <w:pPr>
              <w:jc w:val="center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2862" w14:textId="4AD99D2C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FA96" w14:textId="196F7522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0.27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352A" w14:textId="63ED4C27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0.00693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82F1" w14:textId="218F53DB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0.002223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4CF7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  <w:tr w:rsidR="001C6256" w:rsidRPr="004D6540" w14:paraId="4199091A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E193" w14:textId="26FF0B68" w:rsidR="001C6256" w:rsidRPr="004D6540" w:rsidRDefault="001C6256" w:rsidP="001C6256">
            <w:pPr>
              <w:jc w:val="center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87EA" w14:textId="216549E8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0.072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F43B" w14:textId="45D11ACE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0.441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5C51" w14:textId="01FE1C4B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0.0115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63F1" w14:textId="0C90195B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0.00373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108F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</w:tbl>
    <w:p w14:paraId="0A443CD2" w14:textId="77777777" w:rsidR="001C6256" w:rsidRPr="004D6540" w:rsidRDefault="001C6256" w:rsidP="001C6256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8"/>
        <w:gridCol w:w="4397"/>
        <w:gridCol w:w="1923"/>
        <w:gridCol w:w="2336"/>
      </w:tblGrid>
      <w:tr w:rsidR="001C6256" w:rsidRPr="004D6540" w14:paraId="4A8786E1" w14:textId="77777777" w:rsidTr="001C6256">
        <w:tc>
          <w:tcPr>
            <w:tcW w:w="5000" w:type="pct"/>
            <w:gridSpan w:val="4"/>
            <w:vAlign w:val="center"/>
          </w:tcPr>
          <w:p w14:paraId="2F8CE059" w14:textId="4C4E49B1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ВСЕГО по периоду: Переходный период (t&gt;-5 и t&lt;5)</w:t>
            </w:r>
          </w:p>
        </w:tc>
      </w:tr>
      <w:tr w:rsidR="001C6256" w:rsidRPr="004D6540" w14:paraId="342F5EED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5A942" w14:textId="185984FD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3C73" w14:textId="3D4F9E0D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Примесь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AA85F" w14:textId="326F1EC8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A1EE0" w14:textId="6BFCB220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1C6256" w:rsidRPr="004D6540" w14:paraId="6CD99B33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1FBD" w14:textId="7323DC59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0337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46E3" w14:textId="41C94708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5945" w14:textId="61B6CBC1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0.4662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67A2" w14:textId="3CB3A0C0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0.13464</w:t>
            </w:r>
          </w:p>
        </w:tc>
      </w:tr>
      <w:tr w:rsidR="001C6256" w:rsidRPr="004D6540" w14:paraId="2508C466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3130" w14:textId="5C634390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2732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BD73" w14:textId="6723C23A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Керосин (654*)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DBC4" w14:textId="61DF1FE2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0.08996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B2C4" w14:textId="47D701C2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0.023575</w:t>
            </w:r>
          </w:p>
        </w:tc>
      </w:tr>
      <w:tr w:rsidR="001C6256" w:rsidRPr="004D6540" w14:paraId="5994525A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0AC1" w14:textId="2A28240F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0301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6795" w14:textId="60FC135D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6DF6" w14:textId="417FAE4D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0.301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3E00" w14:textId="5A4E9FCE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0.07341</w:t>
            </w:r>
          </w:p>
        </w:tc>
      </w:tr>
      <w:tr w:rsidR="001C6256" w:rsidRPr="004D6540" w14:paraId="6E72D545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0315" w14:textId="466CA1A4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0328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19E9" w14:textId="5081E7DE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0551" w14:textId="22A920F1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0.04693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D010" w14:textId="4D61899A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0.010553</w:t>
            </w:r>
          </w:p>
        </w:tc>
      </w:tr>
      <w:tr w:rsidR="001C6256" w:rsidRPr="004D6540" w14:paraId="614012EB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75CC" w14:textId="7222A5EC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0330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F497" w14:textId="364445CC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2AD6" w14:textId="74366EB6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0.05118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0F63" w14:textId="67422085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0.013865</w:t>
            </w:r>
          </w:p>
        </w:tc>
      </w:tr>
      <w:tr w:rsidR="001C6256" w:rsidRPr="004D6540" w14:paraId="02ECA4A7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E269" w14:textId="4B753B09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0304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B35A" w14:textId="6B66B417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8266" w14:textId="5E17D5CF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0.04893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62D0" w14:textId="53723EFD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0.011928</w:t>
            </w:r>
          </w:p>
        </w:tc>
      </w:tr>
    </w:tbl>
    <w:p w14:paraId="40D6290B" w14:textId="77777777" w:rsidR="001C6256" w:rsidRPr="004D6540" w:rsidRDefault="001C6256" w:rsidP="001C6256">
      <w:pPr>
        <w:rPr>
          <w:color w:val="000000"/>
          <w:sz w:val="22"/>
        </w:rPr>
      </w:pPr>
    </w:p>
    <w:p w14:paraId="51D2D5B2" w14:textId="77777777" w:rsidR="001C6256" w:rsidRPr="004D6540" w:rsidRDefault="001C6256" w:rsidP="001C6256">
      <w:pPr>
        <w:rPr>
          <w:color w:val="000000"/>
          <w:sz w:val="22"/>
        </w:rPr>
      </w:pPr>
    </w:p>
    <w:p w14:paraId="2812E710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Выбросы по периоду: Теплый период (t&gt;5)</w:t>
      </w:r>
    </w:p>
    <w:p w14:paraId="7352E98A" w14:textId="77777777" w:rsidR="001C6256" w:rsidRPr="004D6540" w:rsidRDefault="001C6256" w:rsidP="001C6256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1C6256" w:rsidRPr="004D6540" w14:paraId="42DD8A1E" w14:textId="77777777" w:rsidTr="001C6256">
        <w:tc>
          <w:tcPr>
            <w:tcW w:w="5000" w:type="pct"/>
            <w:gridSpan w:val="13"/>
          </w:tcPr>
          <w:p w14:paraId="106D0ECD" w14:textId="48086ADA" w:rsidR="001C6256" w:rsidRPr="004D6540" w:rsidRDefault="001C6256" w:rsidP="001C6256">
            <w:pPr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Тип машины: Грузовые автомобили дизельные свыше 16 т (СНГ)</w:t>
            </w:r>
          </w:p>
        </w:tc>
      </w:tr>
      <w:tr w:rsidR="001C6256" w:rsidRPr="004D6540" w14:paraId="228AB7CC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98BA5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Dn,</w:t>
            </w:r>
          </w:p>
          <w:p w14:paraId="1E6F1F06" w14:textId="0FDF283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D2082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Nk,</w:t>
            </w:r>
          </w:p>
          <w:p w14:paraId="2805E978" w14:textId="6494DD63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ACEC5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A</w:t>
            </w:r>
          </w:p>
          <w:p w14:paraId="05DA7498" w14:textId="3DFE07B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05FF9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Nk1</w:t>
            </w:r>
          </w:p>
          <w:p w14:paraId="28B79016" w14:textId="638EBB4E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F131A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L1,</w:t>
            </w:r>
          </w:p>
          <w:p w14:paraId="251F5D8E" w14:textId="0DBC9401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113DE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L1n,</w:t>
            </w:r>
          </w:p>
          <w:p w14:paraId="3F54E7F4" w14:textId="5234118D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5BD6B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Txs,</w:t>
            </w:r>
          </w:p>
          <w:p w14:paraId="37534D8A" w14:textId="0A806FB1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2E9AA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L2,</w:t>
            </w:r>
          </w:p>
          <w:p w14:paraId="11D26F11" w14:textId="555AFA65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B9F61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L2n,</w:t>
            </w:r>
          </w:p>
          <w:p w14:paraId="50FBA109" w14:textId="746E2374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BC7A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Txm,</w:t>
            </w:r>
          </w:p>
          <w:p w14:paraId="605DC982" w14:textId="092382C5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86802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1C6256" w:rsidRPr="004D6540" w14:paraId="3C7083D0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B5A4" w14:textId="437D9608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3994" w14:textId="43F19815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DD46" w14:textId="26643C0A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2.00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9F97" w14:textId="6E602060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69E6" w14:textId="78C6ED6B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9B1C" w14:textId="028F2D77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52FE" w14:textId="49CFF0FE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C19A" w14:textId="495D140C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F700" w14:textId="12D6DDB0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B4D5" w14:textId="58036DCC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36B4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  <w:tr w:rsidR="001C6256" w:rsidRPr="004D6540" w14:paraId="4EF788B6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54BC" w14:textId="77777777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</w:p>
        </w:tc>
      </w:tr>
      <w:tr w:rsidR="001C6256" w:rsidRPr="004D6540" w14:paraId="2B83BB87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36136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ЗВ</w:t>
            </w:r>
          </w:p>
          <w:p w14:paraId="523579BD" w14:textId="77BE071A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6379A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Mxx,</w:t>
            </w:r>
          </w:p>
          <w:p w14:paraId="688C1E46" w14:textId="7E8FFEF6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30746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Ml,</w:t>
            </w:r>
          </w:p>
          <w:p w14:paraId="627262BB" w14:textId="450AD562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900DB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г/с</w:t>
            </w:r>
          </w:p>
          <w:p w14:paraId="59429113" w14:textId="4BA8D8FB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01890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т/год</w:t>
            </w:r>
          </w:p>
          <w:p w14:paraId="69C46A61" w14:textId="33C2AC13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1FB55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1C6256" w:rsidRPr="004D6540" w14:paraId="7B14A530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8B46" w14:textId="62122868" w:rsidR="001C6256" w:rsidRPr="004D6540" w:rsidRDefault="001C6256" w:rsidP="001C6256">
            <w:pPr>
              <w:jc w:val="center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C868" w14:textId="6DA5154A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2.9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1EAA" w14:textId="712EAD38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7.5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3447" w14:textId="26B82891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0.203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5D70" w14:textId="01F919D2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0.0675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5CC5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  <w:tr w:rsidR="001C6256" w:rsidRPr="004D6540" w14:paraId="75FEC97B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3549" w14:textId="4A8474A3" w:rsidR="001C6256" w:rsidRPr="004D6540" w:rsidRDefault="001C6256" w:rsidP="001C6256">
            <w:pPr>
              <w:jc w:val="center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FEFF" w14:textId="567B5BEB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0.45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4F6F" w14:textId="558223E1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1.1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2425" w14:textId="7CA762F3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0.0299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A2F1" w14:textId="3C8BF9EA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0.00996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C8FF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  <w:tr w:rsidR="001C6256" w:rsidRPr="004D6540" w14:paraId="1D55CAAA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C2A6" w14:textId="7F4C9320" w:rsidR="001C6256" w:rsidRPr="004D6540" w:rsidRDefault="001C6256" w:rsidP="001C6256">
            <w:pPr>
              <w:jc w:val="center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2635" w14:textId="37B53BBF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992B" w14:textId="3EC1D173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4.5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DF43" w14:textId="2C8CF20F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0.0947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E29C" w14:textId="362EF5A7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0.03096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4947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  <w:tr w:rsidR="001C6256" w:rsidRPr="004D6540" w14:paraId="17E73526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C25C" w14:textId="1BEEA024" w:rsidR="001C6256" w:rsidRPr="004D6540" w:rsidRDefault="001C6256" w:rsidP="001C6256">
            <w:pPr>
              <w:jc w:val="center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36F5" w14:textId="2C82346F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58A8" w14:textId="1A225860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4.5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DE0C" w14:textId="32A50A61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0.0154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7B55" w14:textId="008C0B3A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0.00503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20DB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  <w:tr w:rsidR="001C6256" w:rsidRPr="004D6540" w14:paraId="09B6C987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E9B9" w14:textId="445DE462" w:rsidR="001C6256" w:rsidRPr="004D6540" w:rsidRDefault="001C6256" w:rsidP="001C6256">
            <w:pPr>
              <w:jc w:val="center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07DF" w14:textId="610F611C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A930" w14:textId="260D6363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899B" w14:textId="6AAA9C3D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0.0103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B9C1" w14:textId="2E38B0BE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0.00332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EEAA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  <w:tr w:rsidR="001C6256" w:rsidRPr="004D6540" w14:paraId="6968C7FC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EA7D" w14:textId="73CD0D8C" w:rsidR="001C6256" w:rsidRPr="004D6540" w:rsidRDefault="001C6256" w:rsidP="001C6256">
            <w:pPr>
              <w:jc w:val="center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783A" w14:textId="1C8DAF7E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3976" w14:textId="02924387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4F63" w14:textId="403541D9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0.0202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7BE8" w14:textId="562BF754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0.00652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3F2F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</w:tbl>
    <w:p w14:paraId="256C6C42" w14:textId="78370F4D" w:rsidR="001C6256" w:rsidRPr="004D6540" w:rsidRDefault="001C6256" w:rsidP="001C6256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1C6256" w:rsidRPr="004D6540" w14:paraId="141234BB" w14:textId="77777777" w:rsidTr="001C6256">
        <w:tc>
          <w:tcPr>
            <w:tcW w:w="5000" w:type="pct"/>
            <w:gridSpan w:val="13"/>
          </w:tcPr>
          <w:p w14:paraId="0C181CB6" w14:textId="197DAFC5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Тип машины: Трактор (Г), N ДВС = 101 - 160 кВт</w:t>
            </w:r>
          </w:p>
        </w:tc>
      </w:tr>
      <w:tr w:rsidR="001C6256" w:rsidRPr="004D6540" w14:paraId="03969A81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465C7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Dn,</w:t>
            </w:r>
          </w:p>
          <w:p w14:paraId="34D74C44" w14:textId="584153D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B7C21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Nk,</w:t>
            </w:r>
          </w:p>
          <w:p w14:paraId="4295A2B9" w14:textId="6245C41F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7BD14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A</w:t>
            </w:r>
          </w:p>
          <w:p w14:paraId="01905AC5" w14:textId="2981B3B4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28CCE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Nk1</w:t>
            </w:r>
          </w:p>
          <w:p w14:paraId="19F6D697" w14:textId="479097BF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6F739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Tv1,</w:t>
            </w:r>
          </w:p>
          <w:p w14:paraId="2D9319FA" w14:textId="5DF7234A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B5C54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Tv1n,</w:t>
            </w:r>
          </w:p>
          <w:p w14:paraId="7F5856DC" w14:textId="71F1E38C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74F9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Txs,</w:t>
            </w:r>
          </w:p>
          <w:p w14:paraId="7B091F9B" w14:textId="23B27496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380AE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Tv2,</w:t>
            </w:r>
          </w:p>
          <w:p w14:paraId="280E7246" w14:textId="03CC3AB4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5CE8E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Tv2n,</w:t>
            </w:r>
          </w:p>
          <w:p w14:paraId="4D42AFBC" w14:textId="73C1FC98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D4FC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Txm,</w:t>
            </w:r>
          </w:p>
          <w:p w14:paraId="125CA401" w14:textId="10AFB6AB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C72A3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1C6256" w:rsidRPr="004D6540" w14:paraId="128FC8C1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B7F9" w14:textId="31154D6F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9509" w14:textId="19487371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6259" w14:textId="0B8180E8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AF47" w14:textId="023B095F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DA16" w14:textId="2DE320C2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46AD" w14:textId="7D6C8280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15AB" w14:textId="46D7590B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0B27" w14:textId="4E7FCE3E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9C54" w14:textId="1817F2CC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0F17" w14:textId="69CA4084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D79E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  <w:tr w:rsidR="001C6256" w:rsidRPr="004D6540" w14:paraId="064E275C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22EF" w14:textId="77777777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</w:p>
        </w:tc>
      </w:tr>
      <w:tr w:rsidR="001C6256" w:rsidRPr="004D6540" w14:paraId="68D7DD63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8B69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ЗВ</w:t>
            </w:r>
          </w:p>
          <w:p w14:paraId="458BF3CB" w14:textId="3C5509AA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38540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Mxx,</w:t>
            </w:r>
          </w:p>
          <w:p w14:paraId="25149F65" w14:textId="35EB9AE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971E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Ml,</w:t>
            </w:r>
          </w:p>
          <w:p w14:paraId="2333A7B5" w14:textId="63772400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D83B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г/с</w:t>
            </w:r>
          </w:p>
          <w:p w14:paraId="0FB57F35" w14:textId="6CAD067D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8CB61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т/год</w:t>
            </w:r>
          </w:p>
          <w:p w14:paraId="40DDCD6D" w14:textId="341A1BC9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E98C8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1C6256" w:rsidRPr="004D6540" w14:paraId="40F9FA98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35D6" w14:textId="510F6D96" w:rsidR="001C6256" w:rsidRPr="004D6540" w:rsidRDefault="001C6256" w:rsidP="001C6256">
            <w:pPr>
              <w:jc w:val="center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4648" w14:textId="57EC0190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3.91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1598" w14:textId="1404C4A3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2.09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2F1A" w14:textId="15F85418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0.0352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CBD8" w14:textId="72BEDD01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0.00659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D750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  <w:tr w:rsidR="001C6256" w:rsidRPr="004D6540" w14:paraId="7608DB6C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7444" w14:textId="4CD6BD2A" w:rsidR="001C6256" w:rsidRPr="004D6540" w:rsidRDefault="001C6256" w:rsidP="001C6256">
            <w:pPr>
              <w:jc w:val="center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2374" w14:textId="6523C2B5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0.49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EF4E" w14:textId="27F17A6A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0.71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7F32" w14:textId="75F1F41E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0.01008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5E62" w14:textId="5E2F2B44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0.00173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9870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  <w:tr w:rsidR="001C6256" w:rsidRPr="004D6540" w14:paraId="343C6D50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B54E" w14:textId="0D3A5994" w:rsidR="001C6256" w:rsidRPr="004D6540" w:rsidRDefault="001C6256" w:rsidP="001C6256">
            <w:pPr>
              <w:jc w:val="center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5F7B" w14:textId="128B2922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CBF8" w14:textId="7FB5B0D3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E493" w14:textId="784D86AF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C26F" w14:textId="5134E77A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0.00684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C66E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  <w:tr w:rsidR="001C6256" w:rsidRPr="004D6540" w14:paraId="78699304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28B6" w14:textId="053A08C0" w:rsidR="001C6256" w:rsidRPr="004D6540" w:rsidRDefault="001C6256" w:rsidP="001C6256">
            <w:pPr>
              <w:jc w:val="center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AC9A" w14:textId="1E6E70D0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6BA8" w14:textId="0DEAA4D9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F275" w14:textId="7DC2BEAB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0.00683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57F5" w14:textId="33199BE9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0.001112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2998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  <w:tr w:rsidR="001C6256" w:rsidRPr="004D6540" w14:paraId="2E06161F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39A4" w14:textId="3A8B74B6" w:rsidR="001C6256" w:rsidRPr="004D6540" w:rsidRDefault="001C6256" w:rsidP="001C6256">
            <w:pPr>
              <w:jc w:val="center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2689" w14:textId="13092E9B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4D6E" w14:textId="624DA488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51F3" w14:textId="57ADE666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0.00592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9AB7" w14:textId="456CAD99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0.000967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243C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  <w:tr w:rsidR="001C6256" w:rsidRPr="004D6540" w14:paraId="5B5F72FE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59D0" w14:textId="77CB6904" w:rsidR="001C6256" w:rsidRPr="004D6540" w:rsidRDefault="001C6256" w:rsidP="001C6256">
            <w:pPr>
              <w:jc w:val="center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6A24" w14:textId="5188AA20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AEEF" w14:textId="02F36838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0.31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E815" w14:textId="4EF1D09C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0.00428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3EA1" w14:textId="2DDCC738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0.000722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6786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</w:tbl>
    <w:p w14:paraId="1FFD9D90" w14:textId="77777777" w:rsidR="001C6256" w:rsidRPr="004D6540" w:rsidRDefault="001C6256" w:rsidP="001C6256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1C6256" w:rsidRPr="004D6540" w14:paraId="60D46AD4" w14:textId="77777777" w:rsidTr="001C6256">
        <w:tc>
          <w:tcPr>
            <w:tcW w:w="5000" w:type="pct"/>
            <w:gridSpan w:val="13"/>
          </w:tcPr>
          <w:p w14:paraId="11CF82AA" w14:textId="50133443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Тип машины: Трактор (К), N ДВС = 101 - 160 кВт</w:t>
            </w:r>
          </w:p>
        </w:tc>
      </w:tr>
      <w:tr w:rsidR="001C6256" w:rsidRPr="004D6540" w14:paraId="5A62110B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9B98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Dn,</w:t>
            </w:r>
          </w:p>
          <w:p w14:paraId="37070EA7" w14:textId="0DA4D2B0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EF683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Nk,</w:t>
            </w:r>
          </w:p>
          <w:p w14:paraId="24C9DDB5" w14:textId="7973D468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4C3A4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A</w:t>
            </w:r>
          </w:p>
          <w:p w14:paraId="6F4B35B4" w14:textId="6BA88B4C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4FF8A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Nk1</w:t>
            </w:r>
          </w:p>
          <w:p w14:paraId="33582923" w14:textId="16DC3F35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6CDDC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Tv1,</w:t>
            </w:r>
          </w:p>
          <w:p w14:paraId="582EE92C" w14:textId="5BC43135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2A44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Tv1n,</w:t>
            </w:r>
          </w:p>
          <w:p w14:paraId="1AB42570" w14:textId="597D3444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F4BE6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Txs,</w:t>
            </w:r>
          </w:p>
          <w:p w14:paraId="0C0CF51C" w14:textId="691F9CD4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B2706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Tv2,</w:t>
            </w:r>
          </w:p>
          <w:p w14:paraId="6823E838" w14:textId="6F54F74E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A9B06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Tv2n,</w:t>
            </w:r>
          </w:p>
          <w:p w14:paraId="44909D43" w14:textId="6879DBB1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2B1B2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Txm,</w:t>
            </w:r>
          </w:p>
          <w:p w14:paraId="7AEDE2E9" w14:textId="0637D3CF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7011A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1C6256" w:rsidRPr="004D6540" w14:paraId="2762BBB1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6D2B" w14:textId="11C73BE3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EA02" w14:textId="23512AFD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0AF8" w14:textId="7BEAF63C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A76E" w14:textId="7FF56330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10EA" w14:textId="03EB3156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8E57" w14:textId="70D05E52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7553" w14:textId="04BF64D5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C333" w14:textId="3D8BE85D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5165" w14:textId="3B5E1F56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6FAD" w14:textId="24E50122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0D79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  <w:tr w:rsidR="001C6256" w:rsidRPr="004D6540" w14:paraId="323206DA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E8D4" w14:textId="77777777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</w:p>
        </w:tc>
      </w:tr>
      <w:tr w:rsidR="001C6256" w:rsidRPr="004D6540" w14:paraId="61FA5F0E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5AF66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ЗВ</w:t>
            </w:r>
          </w:p>
          <w:p w14:paraId="617B3E31" w14:textId="5D1D7A32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68CCA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Mxx,</w:t>
            </w:r>
          </w:p>
          <w:p w14:paraId="500DB910" w14:textId="65C3E438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3E532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Ml,</w:t>
            </w:r>
          </w:p>
          <w:p w14:paraId="39817DCB" w14:textId="36BC7D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5287F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г/с</w:t>
            </w:r>
          </w:p>
          <w:p w14:paraId="37C3AC90" w14:textId="782610F3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E08F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т/год</w:t>
            </w:r>
          </w:p>
          <w:p w14:paraId="68BFE5A7" w14:textId="2ECF7178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A339A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1C6256" w:rsidRPr="004D6540" w14:paraId="32EAC7BC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1E70" w14:textId="73FD46F1" w:rsidR="001C6256" w:rsidRPr="004D6540" w:rsidRDefault="001C6256" w:rsidP="001C6256">
            <w:pPr>
              <w:jc w:val="center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6349" w14:textId="56978EF9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3.91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D4FE" w14:textId="0F54D761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2.09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ED37" w14:textId="44D74D73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0.0352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21C2" w14:textId="12C30ADF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0.00659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F3F5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  <w:tr w:rsidR="001C6256" w:rsidRPr="004D6540" w14:paraId="6678CFFA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5C37" w14:textId="43CFA41F" w:rsidR="001C6256" w:rsidRPr="004D6540" w:rsidRDefault="001C6256" w:rsidP="001C6256">
            <w:pPr>
              <w:jc w:val="center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640D" w14:textId="0FD81C05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0.49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17CB" w14:textId="70B7AEBA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0.71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B51E" w14:textId="51B6F747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0.01008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08CF" w14:textId="7339333C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0.00173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9690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  <w:tr w:rsidR="001C6256" w:rsidRPr="004D6540" w14:paraId="22FFB4F4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DB9E" w14:textId="46CDADF6" w:rsidR="001C6256" w:rsidRPr="004D6540" w:rsidRDefault="001C6256" w:rsidP="001C6256">
            <w:pPr>
              <w:jc w:val="center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0B72" w14:textId="5B978E7B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0675" w14:textId="6041F5E6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7B83" w14:textId="5D836400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3598" w14:textId="14A03FFA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0.00684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DC5E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  <w:tr w:rsidR="001C6256" w:rsidRPr="004D6540" w14:paraId="6A60E13E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2094" w14:textId="21AE0508" w:rsidR="001C6256" w:rsidRPr="004D6540" w:rsidRDefault="001C6256" w:rsidP="001C6256">
            <w:pPr>
              <w:jc w:val="center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BE3B" w14:textId="2C03C0E6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CFED" w14:textId="270C0BDA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7F8D" w14:textId="142F6AF0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0.00683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36DD" w14:textId="7A262A43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0.001112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92AE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  <w:tr w:rsidR="001C6256" w:rsidRPr="004D6540" w14:paraId="37493670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35B3" w14:textId="0EBA2E19" w:rsidR="001C6256" w:rsidRPr="004D6540" w:rsidRDefault="001C6256" w:rsidP="001C6256">
            <w:pPr>
              <w:jc w:val="center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F20F" w14:textId="17872C88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2814" w14:textId="37C420C5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6034" w14:textId="7A29E45A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0.00592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9C09" w14:textId="342A5924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0.000967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C389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  <w:tr w:rsidR="001C6256" w:rsidRPr="004D6540" w14:paraId="50D8FC63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D7F8" w14:textId="2F573F07" w:rsidR="001C6256" w:rsidRPr="004D6540" w:rsidRDefault="001C6256" w:rsidP="001C6256">
            <w:pPr>
              <w:jc w:val="center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1FC2" w14:textId="4119B9F2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2713" w14:textId="12FF60EB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0.31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D652" w14:textId="6A35CF57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0.00428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007F" w14:textId="2D6030BF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0.000722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F9E0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</w:tbl>
    <w:p w14:paraId="0FC789D7" w14:textId="77777777" w:rsidR="001C6256" w:rsidRPr="004D6540" w:rsidRDefault="001C6256" w:rsidP="001C6256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1C6256" w:rsidRPr="004D6540" w14:paraId="677E30B4" w14:textId="77777777" w:rsidTr="001C6256">
        <w:tc>
          <w:tcPr>
            <w:tcW w:w="5000" w:type="pct"/>
            <w:gridSpan w:val="13"/>
          </w:tcPr>
          <w:p w14:paraId="2295CA4A" w14:textId="6F1F4F9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Тип машины: Трактор (Г), N ДВС = 161 - 260 кВт</w:t>
            </w:r>
          </w:p>
        </w:tc>
      </w:tr>
      <w:tr w:rsidR="001C6256" w:rsidRPr="004D6540" w14:paraId="53B885BF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26A7F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Dn,</w:t>
            </w:r>
          </w:p>
          <w:p w14:paraId="53A31C2F" w14:textId="048C78A9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C7FC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Nk,</w:t>
            </w:r>
          </w:p>
          <w:p w14:paraId="337D1017" w14:textId="485AF772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3DA1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A</w:t>
            </w:r>
          </w:p>
          <w:p w14:paraId="5FDF141A" w14:textId="64D3B5A4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F5B2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Nk1</w:t>
            </w:r>
          </w:p>
          <w:p w14:paraId="0C1309CE" w14:textId="0AC254DB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A9E72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Tv1,</w:t>
            </w:r>
          </w:p>
          <w:p w14:paraId="516BEDF0" w14:textId="0DCD6B36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ABDF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Tv1n,</w:t>
            </w:r>
          </w:p>
          <w:p w14:paraId="349402AE" w14:textId="1CB57948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831C5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Txs,</w:t>
            </w:r>
          </w:p>
          <w:p w14:paraId="2D3795AB" w14:textId="4FAA18EC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A6F6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Tv2,</w:t>
            </w:r>
          </w:p>
          <w:p w14:paraId="48758D66" w14:textId="7767E4E9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77DB0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Tv2n,</w:t>
            </w:r>
          </w:p>
          <w:p w14:paraId="60BE5872" w14:textId="287D961E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35E98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Txm,</w:t>
            </w:r>
          </w:p>
          <w:p w14:paraId="0153F7D1" w14:textId="1870EF39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BDB5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1C6256" w:rsidRPr="004D6540" w14:paraId="56EC7DDD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9049" w14:textId="49A57DD2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206D" w14:textId="6CD8C8C3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E29E" w14:textId="539ADB1F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AC54" w14:textId="76D51EE2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DFB1" w14:textId="690EB025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6696" w14:textId="738878F2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67CE" w14:textId="5594BF45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FF1D" w14:textId="467A8E83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B4A1" w14:textId="66BA0643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6E0F" w14:textId="098F2DE8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3308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  <w:tr w:rsidR="001C6256" w:rsidRPr="004D6540" w14:paraId="34627186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D489" w14:textId="77777777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</w:p>
        </w:tc>
      </w:tr>
      <w:tr w:rsidR="001C6256" w:rsidRPr="004D6540" w14:paraId="3FE0A096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C139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ЗВ</w:t>
            </w:r>
          </w:p>
          <w:p w14:paraId="6F665E2D" w14:textId="277D66A0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59096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Mxx,</w:t>
            </w:r>
          </w:p>
          <w:p w14:paraId="4537DCC2" w14:textId="3C38B4D1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E548E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Ml,</w:t>
            </w:r>
          </w:p>
          <w:p w14:paraId="0B1CD46C" w14:textId="074EC5DF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031D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г/с</w:t>
            </w:r>
          </w:p>
          <w:p w14:paraId="6C0DF3D2" w14:textId="7409C045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3E35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т/год</w:t>
            </w:r>
          </w:p>
          <w:p w14:paraId="6E4FAF28" w14:textId="74DE46AD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F72B8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1C6256" w:rsidRPr="004D6540" w14:paraId="023D06FD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1963" w14:textId="7A41C2FE" w:rsidR="001C6256" w:rsidRPr="004D6540" w:rsidRDefault="001C6256" w:rsidP="001C6256">
            <w:pPr>
              <w:jc w:val="center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C148" w14:textId="47E27520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6.31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CA96" w14:textId="55B417ED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3.37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B7C0" w14:textId="7906CDFD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0.0567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4A19" w14:textId="15195C86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0.01064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529D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  <w:tr w:rsidR="001C6256" w:rsidRPr="004D6540" w14:paraId="1F466460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7094" w14:textId="6A8579EF" w:rsidR="001C6256" w:rsidRPr="004D6540" w:rsidRDefault="001C6256" w:rsidP="001C6256">
            <w:pPr>
              <w:jc w:val="center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AA6A" w14:textId="1DA3B578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0.79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9DBD" w14:textId="2C7588CC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1.14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57F7" w14:textId="340DC989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0.0162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85AE" w14:textId="0FF954EE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0.002777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5415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  <w:tr w:rsidR="001C6256" w:rsidRPr="004D6540" w14:paraId="6BA57E79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79EC" w14:textId="46F1D6ED" w:rsidR="001C6256" w:rsidRPr="004D6540" w:rsidRDefault="001C6256" w:rsidP="001C6256">
            <w:pPr>
              <w:jc w:val="center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2EAC" w14:textId="46CF1C63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5174" w14:textId="1280D716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A83C" w14:textId="73C827A7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0.0678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B827" w14:textId="60A62881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0.01104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660A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  <w:tr w:rsidR="001C6256" w:rsidRPr="004D6540" w14:paraId="26DC638A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26A0" w14:textId="6FE3717B" w:rsidR="001C6256" w:rsidRPr="004D6540" w:rsidRDefault="001C6256" w:rsidP="001C6256">
            <w:pPr>
              <w:jc w:val="center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6EC9" w14:textId="03857F69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0ABB" w14:textId="33759F36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8F8F" w14:textId="426999B5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0.01102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42E1" w14:textId="683A8C58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0.001794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9B29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  <w:tr w:rsidR="001C6256" w:rsidRPr="004D6540" w14:paraId="114AD1F4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842E" w14:textId="7E65444B" w:rsidR="001C6256" w:rsidRPr="004D6540" w:rsidRDefault="001C6256" w:rsidP="001C6256">
            <w:pPr>
              <w:jc w:val="center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C416" w14:textId="0DF9FC77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0.17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3EA3" w14:textId="4A572796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A0FF" w14:textId="0C9694D7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0.0095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46CF" w14:textId="07D8AC70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0.001553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2386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  <w:tr w:rsidR="001C6256" w:rsidRPr="004D6540" w14:paraId="20A2997D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9AC0" w14:textId="18E717D2" w:rsidR="001C6256" w:rsidRPr="004D6540" w:rsidRDefault="001C6256" w:rsidP="001C6256">
            <w:pPr>
              <w:jc w:val="center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85D3" w14:textId="74898ABC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D3D5" w14:textId="5B9C3805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0.51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6699" w14:textId="131DFD0C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0.00702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DBB7" w14:textId="0081780D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0.00118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D70A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</w:tbl>
    <w:p w14:paraId="12718602" w14:textId="77777777" w:rsidR="001C6256" w:rsidRPr="004D6540" w:rsidRDefault="001C6256" w:rsidP="001C6256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1C6256" w:rsidRPr="004D6540" w14:paraId="7A783F0C" w14:textId="77777777" w:rsidTr="001C6256">
        <w:tc>
          <w:tcPr>
            <w:tcW w:w="5000" w:type="pct"/>
            <w:gridSpan w:val="13"/>
          </w:tcPr>
          <w:p w14:paraId="742CEC75" w14:textId="7217AAC3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Тип машины: Грузовые автомобили дизельные свыше 2 до 5 т (СНГ)</w:t>
            </w:r>
          </w:p>
        </w:tc>
      </w:tr>
      <w:tr w:rsidR="001C6256" w:rsidRPr="004D6540" w14:paraId="544D2C9F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AA7F5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Dn,</w:t>
            </w:r>
          </w:p>
          <w:p w14:paraId="00D3449A" w14:textId="674A437C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3252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Nk,</w:t>
            </w:r>
          </w:p>
          <w:p w14:paraId="43FB7700" w14:textId="1CD11B81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A46E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A</w:t>
            </w:r>
          </w:p>
          <w:p w14:paraId="2111178A" w14:textId="1D18E1AE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A448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Nk1</w:t>
            </w:r>
          </w:p>
          <w:p w14:paraId="27C0D496" w14:textId="315436A6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9550F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L1,</w:t>
            </w:r>
          </w:p>
          <w:p w14:paraId="2BA854F6" w14:textId="7860E7ED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5BD7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L1n,</w:t>
            </w:r>
          </w:p>
          <w:p w14:paraId="73D02C5E" w14:textId="0E940D3E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C4BA4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Txs,</w:t>
            </w:r>
          </w:p>
          <w:p w14:paraId="14430B89" w14:textId="74DE8AFF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D70A7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L2,</w:t>
            </w:r>
          </w:p>
          <w:p w14:paraId="6B1E4422" w14:textId="76777741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197DD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L2n,</w:t>
            </w:r>
          </w:p>
          <w:p w14:paraId="0328C37E" w14:textId="6B1BE9AD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6722A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Txm,</w:t>
            </w:r>
          </w:p>
          <w:p w14:paraId="4DE0650E" w14:textId="0EC68822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1B157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1C6256" w:rsidRPr="004D6540" w14:paraId="08486A91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E603" w14:textId="5D2CFDC9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EA36" w14:textId="2211024E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13D3" w14:textId="01922E9A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2.00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6962" w14:textId="60126944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A55F" w14:textId="3D5D2CB2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2660" w14:textId="3A88898C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E3E8" w14:textId="23119461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E326" w14:textId="747622E1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CE33" w14:textId="7325032D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3724" w14:textId="6DF7D5D9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24C4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  <w:tr w:rsidR="001C6256" w:rsidRPr="004D6540" w14:paraId="358C19ED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D916" w14:textId="77777777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</w:p>
        </w:tc>
      </w:tr>
      <w:tr w:rsidR="001C6256" w:rsidRPr="004D6540" w14:paraId="11E71F57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4E194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ЗВ</w:t>
            </w:r>
          </w:p>
          <w:p w14:paraId="1CE64F47" w14:textId="6AAA0CAB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4613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Mxx,</w:t>
            </w:r>
          </w:p>
          <w:p w14:paraId="4A7C1C53" w14:textId="79D428D5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81431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Ml,</w:t>
            </w:r>
          </w:p>
          <w:p w14:paraId="16578B93" w14:textId="27FB6EF9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2E60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г/с</w:t>
            </w:r>
          </w:p>
          <w:p w14:paraId="37923DB3" w14:textId="73DD11C2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75C1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т/год</w:t>
            </w:r>
          </w:p>
          <w:p w14:paraId="0055D7D2" w14:textId="12A2C5C3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33F4" w14:textId="7777777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1C6256" w:rsidRPr="004D6540" w14:paraId="79DE02A8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3542" w14:textId="5518E356" w:rsidR="001C6256" w:rsidRPr="004D6540" w:rsidRDefault="001C6256" w:rsidP="001C6256">
            <w:pPr>
              <w:jc w:val="center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EF61" w14:textId="36D64145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1.5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443C" w14:textId="5492C48A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3.5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B680" w14:textId="1D8ABF1F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0.0953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F3FD" w14:textId="6ED2CBB2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0.0319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0030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  <w:tr w:rsidR="001C6256" w:rsidRPr="004D6540" w14:paraId="06E10EAB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14BC" w14:textId="02FC616F" w:rsidR="001C6256" w:rsidRPr="004D6540" w:rsidRDefault="001C6256" w:rsidP="001C6256">
            <w:pPr>
              <w:jc w:val="center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4051" w14:textId="2732925A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6355" w14:textId="5A2554EC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69AD" w14:textId="6537C47D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0.01884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FBB9" w14:textId="2779D8B0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0.00625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B4EF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  <w:tr w:rsidR="001C6256" w:rsidRPr="004D6540" w14:paraId="0F933F9B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95D0" w14:textId="1EFBDA14" w:rsidR="001C6256" w:rsidRPr="004D6540" w:rsidRDefault="001C6256" w:rsidP="001C6256">
            <w:pPr>
              <w:jc w:val="center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4007" w14:textId="3EE9F0A8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22EF" w14:textId="2FC22A22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2.6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1538" w14:textId="46D730AB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0.0545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02D9" w14:textId="4872F38D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0.01773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2242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  <w:tr w:rsidR="001C6256" w:rsidRPr="004D6540" w14:paraId="1936302F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9643" w14:textId="4EE33C1D" w:rsidR="001C6256" w:rsidRPr="004D6540" w:rsidRDefault="001C6256" w:rsidP="001C6256">
            <w:pPr>
              <w:jc w:val="center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60E9" w14:textId="7E85F17C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7294" w14:textId="738E10CA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2.6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90D9" w14:textId="2C270135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0.00885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C30E" w14:textId="6F66106A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0.00288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AAFA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  <w:tr w:rsidR="001C6256" w:rsidRPr="004D6540" w14:paraId="7D0877E0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FBC8" w14:textId="48EBB4D3" w:rsidR="001C6256" w:rsidRPr="004D6540" w:rsidRDefault="001C6256" w:rsidP="001C6256">
            <w:pPr>
              <w:jc w:val="center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12BA" w14:textId="1584E496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5910" w14:textId="2642117B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9F70" w14:textId="4FA55DFF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0.00516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89B7" w14:textId="1613CFF6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0.00166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1F67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  <w:tr w:rsidR="001C6256" w:rsidRPr="004D6540" w14:paraId="6B94DFB0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E12E" w14:textId="49566576" w:rsidR="001C6256" w:rsidRPr="004D6540" w:rsidRDefault="001C6256" w:rsidP="001C6256">
            <w:pPr>
              <w:jc w:val="center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79D3" w14:textId="127F49E5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0.072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84DF" w14:textId="38428A7E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0.39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2419" w14:textId="6BC7D55E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0.0102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98B1" w14:textId="6C516FEE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0.00332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8E54" w14:textId="77777777" w:rsidR="001C6256" w:rsidRPr="004D6540" w:rsidRDefault="001C6256" w:rsidP="001C6256">
            <w:pPr>
              <w:rPr>
                <w:color w:val="000000"/>
                <w:sz w:val="22"/>
              </w:rPr>
            </w:pPr>
          </w:p>
        </w:tc>
      </w:tr>
    </w:tbl>
    <w:p w14:paraId="1D55D2B5" w14:textId="77777777" w:rsidR="001C6256" w:rsidRPr="004D6540" w:rsidRDefault="001C6256" w:rsidP="001C6256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8"/>
        <w:gridCol w:w="4397"/>
        <w:gridCol w:w="1923"/>
        <w:gridCol w:w="2336"/>
      </w:tblGrid>
      <w:tr w:rsidR="001C6256" w:rsidRPr="004D6540" w14:paraId="7559FBCA" w14:textId="77777777" w:rsidTr="001C6256">
        <w:tc>
          <w:tcPr>
            <w:tcW w:w="5000" w:type="pct"/>
            <w:gridSpan w:val="4"/>
            <w:vAlign w:val="center"/>
          </w:tcPr>
          <w:p w14:paraId="3C2F1589" w14:textId="181D581D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ВСЕГО по периоду: Теплый период (t&gt;5)</w:t>
            </w:r>
          </w:p>
        </w:tc>
      </w:tr>
      <w:tr w:rsidR="001C6256" w:rsidRPr="004D6540" w14:paraId="28C4B310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892CB" w14:textId="1D162C81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531C" w14:textId="76B61379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Примесь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51916" w14:textId="4215F527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3882" w14:textId="5F6ABE18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1C6256" w:rsidRPr="004D6540" w14:paraId="3F292303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D403" w14:textId="28311191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0337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3A4C" w14:textId="7D7BBB98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7330" w14:textId="0ED8A0D8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0.4254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E2C4" w14:textId="279F443B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0.12319</w:t>
            </w:r>
          </w:p>
        </w:tc>
      </w:tr>
      <w:tr w:rsidR="001C6256" w:rsidRPr="004D6540" w14:paraId="36E64BD8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AF37" w14:textId="3BF860F6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2732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AE90" w14:textId="42AC91F6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Керосин (654*)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C580" w14:textId="716866FA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0.0851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644B" w14:textId="4D437224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0.022447</w:t>
            </w:r>
          </w:p>
        </w:tc>
      </w:tr>
      <w:tr w:rsidR="001C6256" w:rsidRPr="004D6540" w14:paraId="1CD3769A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7E82" w14:textId="7779BB39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0301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01D1" w14:textId="14106C47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786F" w14:textId="551688ED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0.301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F511" w14:textId="5C8FE195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0.07341</w:t>
            </w:r>
          </w:p>
        </w:tc>
      </w:tr>
      <w:tr w:rsidR="001C6256" w:rsidRPr="004D6540" w14:paraId="09A9C309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C489" w14:textId="50ABEFBC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0328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BF91" w14:textId="6F18D35D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0AFE" w14:textId="26718F59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0.03681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B312" w14:textId="6D9506D9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0.008467</w:t>
            </w:r>
          </w:p>
        </w:tc>
      </w:tr>
      <w:tr w:rsidR="001C6256" w:rsidRPr="004D6540" w14:paraId="7D9D2DC0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0A1C" w14:textId="11F10C00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0330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7D29" w14:textId="6766092E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4F16" w14:textId="507B17DB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0.046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CA85" w14:textId="1D4F06DA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0.012463</w:t>
            </w:r>
          </w:p>
        </w:tc>
      </w:tr>
      <w:tr w:rsidR="001C6256" w:rsidRPr="004D6540" w14:paraId="049E8FA4" w14:textId="77777777" w:rsidTr="001C6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C4C3" w14:textId="51F93F73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0304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5956" w14:textId="6203F372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12AD" w14:textId="4C9F3FFE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0.04893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8043" w14:textId="1466DC7A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0.011928</w:t>
            </w:r>
          </w:p>
        </w:tc>
      </w:tr>
    </w:tbl>
    <w:p w14:paraId="2FD3C170" w14:textId="77777777" w:rsidR="001C6256" w:rsidRPr="004D6540" w:rsidRDefault="001C6256" w:rsidP="001C6256">
      <w:pPr>
        <w:rPr>
          <w:color w:val="000000"/>
          <w:sz w:val="22"/>
        </w:rPr>
      </w:pPr>
    </w:p>
    <w:p w14:paraId="5DB4E504" w14:textId="77777777" w:rsidR="001C6256" w:rsidRPr="004D6540" w:rsidRDefault="001C6256" w:rsidP="001C6256">
      <w:pPr>
        <w:rPr>
          <w:color w:val="000000"/>
          <w:sz w:val="22"/>
        </w:rPr>
      </w:pPr>
    </w:p>
    <w:p w14:paraId="6C337FBD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ИТОГО ВЫБРОСЫ ОТ СТОЯНКИ АВТОМОБИЛЕЙ</w:t>
      </w:r>
    </w:p>
    <w:p w14:paraId="54410008" w14:textId="77777777" w:rsidR="001C6256" w:rsidRPr="004D6540" w:rsidRDefault="001C6256" w:rsidP="001C6256">
      <w:pPr>
        <w:rPr>
          <w:color w:val="000000"/>
          <w:sz w:val="22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1C6256" w:rsidRPr="004D6540" w14:paraId="54FBE13E" w14:textId="77777777" w:rsidTr="001C625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A4BD1" w14:textId="5DFCF37E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709C" w14:textId="4C161F29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BE8C9" w14:textId="07B64170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E583C" w14:textId="75F91B7C" w:rsidR="001C6256" w:rsidRPr="004D6540" w:rsidRDefault="001C6256" w:rsidP="001C62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6540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1C6256" w:rsidRPr="004D6540" w14:paraId="784D91C7" w14:textId="77777777" w:rsidTr="001C625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ED14" w14:textId="52DE7561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09B6" w14:textId="3B49EE45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3EE5" w14:textId="1E46935A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0.301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9E5F" w14:textId="148FA5B6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0.146816</w:t>
            </w:r>
          </w:p>
        </w:tc>
      </w:tr>
      <w:tr w:rsidR="001C6256" w:rsidRPr="004D6540" w14:paraId="52723964" w14:textId="77777777" w:rsidTr="001C625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EC97" w14:textId="03108314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2982" w14:textId="2B815043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3319" w14:textId="1AF0E473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0.04893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1BE0" w14:textId="2678CC8C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0.0238576</w:t>
            </w:r>
          </w:p>
        </w:tc>
      </w:tr>
      <w:tr w:rsidR="001C6256" w:rsidRPr="004D6540" w14:paraId="0C7322C9" w14:textId="77777777" w:rsidTr="001C625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54E0" w14:textId="380A3629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0328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102F" w14:textId="7ACCA51F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A9D3" w14:textId="17E79B7D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0.04693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D9D2" w14:textId="2B44BC64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0.01902</w:t>
            </w:r>
          </w:p>
        </w:tc>
      </w:tr>
      <w:tr w:rsidR="001C6256" w:rsidRPr="004D6540" w14:paraId="5E8944E6" w14:textId="77777777" w:rsidTr="001C625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3A07" w14:textId="53250205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0053" w14:textId="4DCB6B2F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4BA5" w14:textId="0FDBBD19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0.05118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A41A" w14:textId="7BF22572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0.026328</w:t>
            </w:r>
          </w:p>
        </w:tc>
      </w:tr>
      <w:tr w:rsidR="001C6256" w:rsidRPr="004D6540" w14:paraId="388C7A1A" w14:textId="77777777" w:rsidTr="001C625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9C72" w14:textId="003505E6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AC56" w14:textId="0D3002DA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40CD" w14:textId="05EA24D1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0.4662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BEFC" w14:textId="02930996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0.25783</w:t>
            </w:r>
          </w:p>
        </w:tc>
      </w:tr>
      <w:tr w:rsidR="001C6256" w:rsidRPr="004D6540" w14:paraId="3A763642" w14:textId="77777777" w:rsidTr="001C625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A455" w14:textId="640C4290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2732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34C2" w14:textId="45627E2E" w:rsidR="001C6256" w:rsidRPr="004D6540" w:rsidRDefault="001C6256" w:rsidP="001C6256">
            <w:pPr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Керосин (654*)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D543" w14:textId="6E8F8BD1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0.08996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3C91" w14:textId="13F3BA5A" w:rsidR="001C6256" w:rsidRPr="004D6540" w:rsidRDefault="001C6256" w:rsidP="001C6256">
            <w:pPr>
              <w:jc w:val="right"/>
              <w:rPr>
                <w:color w:val="000000"/>
                <w:sz w:val="22"/>
              </w:rPr>
            </w:pPr>
            <w:r w:rsidRPr="004D6540">
              <w:rPr>
                <w:color w:val="000000"/>
                <w:sz w:val="22"/>
              </w:rPr>
              <w:t>0.046022</w:t>
            </w:r>
          </w:p>
        </w:tc>
      </w:tr>
    </w:tbl>
    <w:p w14:paraId="27FFCD3B" w14:textId="0EB86D2D" w:rsidR="001C6256" w:rsidRPr="004D6540" w:rsidRDefault="001C6256" w:rsidP="001C6256">
      <w:pPr>
        <w:rPr>
          <w:color w:val="000000"/>
          <w:sz w:val="22"/>
        </w:rPr>
      </w:pPr>
    </w:p>
    <w:p w14:paraId="7472E1AA" w14:textId="77777777" w:rsidR="001C6256" w:rsidRPr="004D6540" w:rsidRDefault="001C6256" w:rsidP="001C6256">
      <w:pPr>
        <w:rPr>
          <w:color w:val="000000"/>
          <w:sz w:val="22"/>
        </w:rPr>
      </w:pPr>
    </w:p>
    <w:p w14:paraId="4A74587F" w14:textId="77777777" w:rsidR="001C6256" w:rsidRPr="004D6540" w:rsidRDefault="001C6256" w:rsidP="001C6256">
      <w:pPr>
        <w:rPr>
          <w:color w:val="000000"/>
          <w:sz w:val="22"/>
        </w:rPr>
      </w:pPr>
      <w:r w:rsidRPr="004D6540">
        <w:rPr>
          <w:color w:val="000000"/>
          <w:sz w:val="22"/>
        </w:rPr>
        <w:t>Максимальные разовые выбросы достигнуты в переходный период</w:t>
      </w:r>
    </w:p>
    <w:p w14:paraId="31563653" w14:textId="77777777" w:rsidR="001C6256" w:rsidRPr="004D6540" w:rsidRDefault="001C6256" w:rsidP="001C6256">
      <w:pPr>
        <w:rPr>
          <w:color w:val="000000"/>
          <w:sz w:val="22"/>
        </w:rPr>
      </w:pPr>
    </w:p>
    <w:p w14:paraId="5E93664B" w14:textId="77777777" w:rsidR="001C6256" w:rsidRPr="004D6540" w:rsidRDefault="001C6256" w:rsidP="001C6256">
      <w:pPr>
        <w:rPr>
          <w:b/>
          <w:i/>
          <w:color w:val="000000"/>
          <w:sz w:val="22"/>
        </w:rPr>
      </w:pPr>
    </w:p>
    <w:p w14:paraId="3AAD3DE5" w14:textId="536ED94E" w:rsidR="001C6256" w:rsidRPr="004D6540" w:rsidRDefault="001C6256" w:rsidP="001C6256">
      <w:pPr>
        <w:jc w:val="center"/>
        <w:rPr>
          <w:color w:val="000000"/>
          <w:sz w:val="22"/>
        </w:rPr>
      </w:pPr>
    </w:p>
    <w:sectPr w:rsidR="001C6256" w:rsidRPr="004D6540" w:rsidSect="001C62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BB2D6" w14:textId="77777777" w:rsidR="003B4087" w:rsidRDefault="003B4087" w:rsidP="001C6256">
      <w:r>
        <w:separator/>
      </w:r>
    </w:p>
  </w:endnote>
  <w:endnote w:type="continuationSeparator" w:id="0">
    <w:p w14:paraId="42B41E57" w14:textId="77777777" w:rsidR="003B4087" w:rsidRDefault="003B4087" w:rsidP="001C6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60FB5" w14:textId="77777777" w:rsidR="001C6256" w:rsidRDefault="001C625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FAFA6" w14:textId="77777777" w:rsidR="001C6256" w:rsidRDefault="001C625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C62C6" w14:textId="77777777" w:rsidR="001C6256" w:rsidRDefault="001C625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C2AD" w14:textId="77777777" w:rsidR="003B4087" w:rsidRDefault="003B4087" w:rsidP="001C6256">
      <w:r>
        <w:separator/>
      </w:r>
    </w:p>
  </w:footnote>
  <w:footnote w:type="continuationSeparator" w:id="0">
    <w:p w14:paraId="5A5BCDCD" w14:textId="77777777" w:rsidR="003B4087" w:rsidRDefault="003B4087" w:rsidP="001C6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D23E4" w14:textId="77777777" w:rsidR="001C6256" w:rsidRDefault="001C625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AFE48" w14:textId="77777777" w:rsidR="001C6256" w:rsidRDefault="001C625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154F8" w14:textId="77777777" w:rsidR="001C6256" w:rsidRDefault="001C625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ttachedTemplate r:id="rId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256"/>
    <w:rsid w:val="000B66B4"/>
    <w:rsid w:val="001C6256"/>
    <w:rsid w:val="003B4087"/>
    <w:rsid w:val="004D6540"/>
    <w:rsid w:val="008B6959"/>
    <w:rsid w:val="00D64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B604D6"/>
  <w15:chartTrackingRefBased/>
  <w15:docId w15:val="{BDDE430C-91C1-4E6B-8776-2028E833E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62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C6256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1C625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C625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RA\Tmp\I60YS9TB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I60YS9TB</Template>
  <TotalTime>1</TotalTime>
  <Pages>15</Pages>
  <Words>6521</Words>
  <Characters>37173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Логос-Плюс</Company>
  <LinksUpToDate>false</LinksUpToDate>
  <CharactersWithSpaces>43607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Багдат Баймурат</cp:lastModifiedBy>
  <cp:revision>2</cp:revision>
  <dcterms:created xsi:type="dcterms:W3CDTF">2026-07-03T11:16:00Z</dcterms:created>
  <dcterms:modified xsi:type="dcterms:W3CDTF">2026-07-03T11:16:00Z</dcterms:modified>
</cp:coreProperties>
</file>